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CB" w:rsidRDefault="006F5C08">
      <w:pPr>
        <w:pStyle w:val="Header"/>
        <w:tabs>
          <w:tab w:val="clear" w:pos="4153"/>
          <w:tab w:val="clear" w:pos="8306"/>
        </w:tabs>
        <w:rPr>
          <w:lang w:val="hr-HR"/>
        </w:rPr>
      </w:pPr>
      <w:r>
        <w:rPr>
          <w:lang w:val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2pt;margin-top:-6.1pt;width:56pt;height:49.8pt;z-index:1" o:allowincell="f" fillcolor="silver">
            <v:textbox style="mso-next-textbox:#_x0000_s1026" inset="1mm,1mm,1mm,1mm">
              <w:txbxContent>
                <w:p w:rsidR="00CE5ECB" w:rsidRDefault="00CE5ECB" w:rsidP="008B6776">
                  <w:pPr>
                    <w:shd w:val="clear" w:color="auto" w:fill="D9D9D9"/>
                    <w:jc w:val="center"/>
                    <w:rPr>
                      <w:b/>
                      <w:sz w:val="72"/>
                      <w:lang w:val="hr-HR"/>
                    </w:rPr>
                  </w:pPr>
                  <w:r>
                    <w:rPr>
                      <w:b/>
                      <w:sz w:val="72"/>
                      <w:lang w:val="hr-HR"/>
                    </w:rPr>
                    <w:t>.hr</w:t>
                  </w:r>
                </w:p>
              </w:txbxContent>
            </v:textbox>
            <w10:wrap type="square"/>
          </v:shape>
        </w:pict>
      </w:r>
      <w:r>
        <w:rPr>
          <w:i/>
          <w:noProof/>
          <w:sz w:val="32"/>
          <w:lang w:val="hr-HR" w:eastAsia="hr-HR"/>
        </w:rPr>
        <w:pict>
          <v:shape id="_x0000_s1028" type="#_x0000_t202" style="position:absolute;margin-left:475.6pt;margin-top:-6.1pt;width:61.65pt;height:49.8pt;z-index:2" o:allowincell="f" fillcolor="#ddd">
            <v:textbox style="mso-next-textbox:#_x0000_s1028" inset="1mm,1mm,1mm,1mm">
              <w:txbxContent>
                <w:p w:rsidR="00BA701D" w:rsidRDefault="00BA701D" w:rsidP="00BA701D">
                  <w:pPr>
                    <w:spacing w:before="12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Obrazac</w:t>
                  </w:r>
                </w:p>
                <w:p w:rsidR="00BA701D" w:rsidRDefault="00BA701D" w:rsidP="005055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HRTLD_B</w:t>
                  </w:r>
                </w:p>
                <w:p w:rsidR="00BA701D" w:rsidRDefault="00833C3C" w:rsidP="0050555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ver. </w:t>
                  </w:r>
                  <w:r w:rsidR="0066185E">
                    <w:rPr>
                      <w:b/>
                      <w:sz w:val="16"/>
                    </w:rPr>
                    <w:t>2</w:t>
                  </w:r>
                  <w:r w:rsidR="000D47E5">
                    <w:rPr>
                      <w:b/>
                      <w:sz w:val="16"/>
                    </w:rPr>
                    <w:t>.0</w:t>
                  </w:r>
                </w:p>
              </w:txbxContent>
            </v:textbox>
            <w10:wrap type="square"/>
          </v:shape>
        </w:pict>
      </w:r>
    </w:p>
    <w:p w:rsidR="00CE5ECB" w:rsidRDefault="002D2328" w:rsidP="00505557">
      <w:pPr>
        <w:pStyle w:val="Heading1"/>
        <w:spacing w:after="120" w:line="300" w:lineRule="atLeast"/>
        <w:rPr>
          <w:b w:val="0"/>
          <w:i w:val="0"/>
          <w:lang w:val="hr-HR"/>
        </w:rPr>
      </w:pPr>
      <w:r>
        <w:rPr>
          <w:i w:val="0"/>
          <w:sz w:val="32"/>
          <w:lang w:val="hr-HR"/>
        </w:rPr>
        <w:t>Obrazac za administraciju besplatne domene</w:t>
      </w:r>
      <w:r w:rsidR="00CE5ECB">
        <w:rPr>
          <w:i w:val="0"/>
          <w:sz w:val="32"/>
          <w:lang w:val="hr-HR"/>
        </w:rPr>
        <w:br/>
      </w:r>
      <w:r w:rsidR="00F14C2B">
        <w:rPr>
          <w:lang w:val="hr-HR"/>
        </w:rPr>
        <w:t xml:space="preserve">Prema </w:t>
      </w:r>
      <w:hyperlink r:id="rId9" w:history="1">
        <w:r w:rsidR="00F14C2B">
          <w:rPr>
            <w:rStyle w:val="Hyperlink"/>
            <w:lang w:val="hr-HR"/>
          </w:rPr>
          <w:t>Pravilniku</w:t>
        </w:r>
        <w:r w:rsidR="00F14C2B" w:rsidRPr="00F14C2B">
          <w:rPr>
            <w:rStyle w:val="Hyperlink"/>
            <w:lang w:val="hr-HR"/>
          </w:rPr>
          <w:t xml:space="preserve"> o ustrojstvu i upravljanju vršnom nacionalnom internetskom domenom</w:t>
        </w:r>
      </w:hyperlink>
    </w:p>
    <w:tbl>
      <w:tblPr>
        <w:tblW w:w="1063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80"/>
        <w:gridCol w:w="560"/>
        <w:gridCol w:w="471"/>
        <w:gridCol w:w="1599"/>
        <w:gridCol w:w="469"/>
        <w:gridCol w:w="946"/>
        <w:gridCol w:w="476"/>
        <w:gridCol w:w="285"/>
        <w:gridCol w:w="469"/>
        <w:gridCol w:w="2577"/>
      </w:tblGrid>
      <w:tr w:rsidR="00240DD3" w:rsidTr="00613CDF"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 w:rsidP="002D2328">
            <w:pPr>
              <w:pStyle w:val="Heading4"/>
              <w:spacing w:before="20" w:after="20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Naziv </w:t>
            </w:r>
            <w:r w:rsidR="00F14C2B">
              <w:rPr>
                <w:sz w:val="24"/>
                <w:lang w:val="hr-HR"/>
              </w:rPr>
              <w:t xml:space="preserve">nove </w:t>
            </w:r>
            <w:r>
              <w:rPr>
                <w:sz w:val="24"/>
                <w:lang w:val="hr-HR"/>
              </w:rPr>
              <w:t xml:space="preserve">domene </w:t>
            </w:r>
          </w:p>
        </w:tc>
        <w:tc>
          <w:tcPr>
            <w:tcW w:w="7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b/>
                <w:sz w:val="24"/>
                <w:lang w:val="hr-HR"/>
              </w:rPr>
            </w:pPr>
          </w:p>
        </w:tc>
      </w:tr>
      <w:tr w:rsidR="00A334FA" w:rsidTr="00613CDF"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FA" w:rsidRPr="00505557" w:rsidRDefault="00A334FA" w:rsidP="00505557">
            <w:pPr>
              <w:pStyle w:val="Heading4"/>
              <w:spacing w:before="20" w:after="20"/>
              <w:rPr>
                <w:sz w:val="24"/>
                <w:vertAlign w:val="superscript"/>
                <w:lang w:val="hr-HR"/>
              </w:rPr>
            </w:pPr>
            <w:r>
              <w:rPr>
                <w:sz w:val="24"/>
                <w:lang w:val="hr-HR"/>
              </w:rPr>
              <w:t xml:space="preserve">Naziv stare domene </w:t>
            </w:r>
          </w:p>
        </w:tc>
        <w:tc>
          <w:tcPr>
            <w:tcW w:w="7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FA" w:rsidRPr="00F14C2B" w:rsidRDefault="00A334FA" w:rsidP="00F14C2B">
            <w:pPr>
              <w:spacing w:before="20" w:after="20"/>
              <w:ind w:right="34"/>
              <w:jc w:val="right"/>
              <w:rPr>
                <w:b/>
                <w:sz w:val="18"/>
                <w:szCs w:val="18"/>
                <w:lang w:val="hr-HR"/>
              </w:rPr>
            </w:pPr>
          </w:p>
        </w:tc>
      </w:tr>
      <w:tr w:rsidR="00505557" w:rsidTr="00C46170">
        <w:trPr>
          <w:cantSplit/>
          <w:trHeight w:hRule="exact" w:val="240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557" w:rsidRPr="00240DD3" w:rsidRDefault="00505557" w:rsidP="00BE4218">
            <w:pPr>
              <w:spacing w:before="40"/>
              <w:rPr>
                <w:b/>
                <w:lang w:val="hr-HR"/>
              </w:rPr>
            </w:pPr>
            <w:r w:rsidRPr="00240DD3">
              <w:rPr>
                <w:b/>
                <w:lang w:val="hr-HR"/>
              </w:rPr>
              <w:t>Traži se: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557" w:rsidRDefault="00505557">
            <w:pPr>
              <w:rPr>
                <w:b/>
                <w:lang w:val="hr-HR"/>
              </w:rPr>
            </w:pPr>
          </w:p>
        </w:tc>
        <w:tc>
          <w:tcPr>
            <w:tcW w:w="34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557" w:rsidRDefault="00505557" w:rsidP="0020531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R - registracija domene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5557" w:rsidRDefault="00505557" w:rsidP="0020531F">
            <w:pPr>
              <w:rPr>
                <w:b/>
                <w:lang w:val="hr-HR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557" w:rsidRDefault="00505557" w:rsidP="00505557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T - transfer domene</w:t>
            </w:r>
          </w:p>
        </w:tc>
      </w:tr>
      <w:tr w:rsidR="00505557" w:rsidTr="00C46170">
        <w:trPr>
          <w:cantSplit/>
          <w:trHeight w:hRule="exact" w:val="240"/>
        </w:trPr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557" w:rsidRDefault="00505557">
            <w:pPr>
              <w:rPr>
                <w:b/>
                <w:lang w:val="hr-HR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557" w:rsidRDefault="00505557">
            <w:pPr>
              <w:rPr>
                <w:b/>
                <w:lang w:val="hr-HR"/>
              </w:rPr>
            </w:pPr>
          </w:p>
        </w:tc>
        <w:tc>
          <w:tcPr>
            <w:tcW w:w="34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557" w:rsidRDefault="00505557" w:rsidP="0020531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P – promjena podataka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557" w:rsidRDefault="00505557" w:rsidP="0020531F">
            <w:pPr>
              <w:rPr>
                <w:b/>
                <w:lang w:val="hr-HR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557" w:rsidRDefault="00505557" w:rsidP="0020531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B - brisanje domene</w:t>
            </w:r>
          </w:p>
        </w:tc>
      </w:tr>
      <w:tr w:rsidR="003A5BE3" w:rsidTr="00613CDF">
        <w:trPr>
          <w:trHeight w:val="233"/>
        </w:trPr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5ECB" w:rsidRDefault="00BF39B2" w:rsidP="00BF39B2">
            <w:pPr>
              <w:spacing w:before="20" w:after="20"/>
              <w:rPr>
                <w:b/>
                <w:lang w:val="hr-HR"/>
              </w:rPr>
            </w:pPr>
            <w:r w:rsidRPr="00860D8F">
              <w:rPr>
                <w:b/>
                <w:lang w:val="hr-HR"/>
              </w:rPr>
              <w:t>N</w:t>
            </w:r>
            <w:r w:rsidR="002D2328" w:rsidRPr="00860D8F">
              <w:rPr>
                <w:b/>
                <w:lang w:val="hr-HR"/>
              </w:rPr>
              <w:t>aziv</w:t>
            </w:r>
            <w:r w:rsidRPr="00860D8F">
              <w:rPr>
                <w:b/>
                <w:lang w:val="hr-HR"/>
              </w:rPr>
              <w:t xml:space="preserve"> </w:t>
            </w:r>
            <w:r w:rsidR="00CE5ECB" w:rsidRPr="00860D8F">
              <w:rPr>
                <w:b/>
                <w:lang w:val="hr-HR"/>
              </w:rPr>
              <w:t xml:space="preserve">podnositelja </w:t>
            </w:r>
            <w:r w:rsidRPr="00860D8F">
              <w:rPr>
                <w:b/>
                <w:lang w:val="hr-HR"/>
              </w:rPr>
              <w:t>z</w:t>
            </w:r>
            <w:r w:rsidR="00CE5ECB" w:rsidRPr="00860D8F">
              <w:rPr>
                <w:b/>
                <w:lang w:val="hr-HR"/>
              </w:rPr>
              <w:t>ahtjeva</w:t>
            </w:r>
            <w:r w:rsidR="00860D8F">
              <w:rPr>
                <w:b/>
                <w:lang w:val="hr-HR"/>
              </w:rPr>
              <w:t>: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5ECB" w:rsidRDefault="00CE5ECB">
            <w:pPr>
              <w:spacing w:before="20" w:after="20"/>
              <w:rPr>
                <w:lang w:val="hr-HR"/>
              </w:rPr>
            </w:pPr>
          </w:p>
        </w:tc>
      </w:tr>
      <w:tr w:rsidR="005A45BA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BA" w:rsidRDefault="00A334FA" w:rsidP="00E40BE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Matični broj u registru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5BA" w:rsidRDefault="005A45BA" w:rsidP="00E40BEB">
            <w:pPr>
              <w:spacing w:before="20" w:after="20"/>
              <w:rPr>
                <w:lang w:val="hr-HR"/>
              </w:rPr>
            </w:pPr>
          </w:p>
        </w:tc>
      </w:tr>
      <w:tr w:rsidR="00B917DA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7DA" w:rsidRDefault="00B917DA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 xml:space="preserve">OIB </w:t>
            </w:r>
            <w:r w:rsidRPr="00D91EE4">
              <w:rPr>
                <w:lang w:val="hr-HR"/>
              </w:rPr>
              <w:t>podnositelja zahtjeva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DA" w:rsidRDefault="00B917DA">
            <w:pPr>
              <w:spacing w:before="20" w:after="20"/>
              <w:rPr>
                <w:lang w:val="hr-HR"/>
              </w:rPr>
            </w:pPr>
          </w:p>
        </w:tc>
      </w:tr>
      <w:tr w:rsidR="00F551D4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BF39B2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Adresa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</w:p>
        </w:tc>
      </w:tr>
      <w:tr w:rsidR="00F551D4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Poštanski broj</w:t>
            </w:r>
            <w:r w:rsidR="00BF39B2">
              <w:rPr>
                <w:lang w:val="hr-HR"/>
              </w:rPr>
              <w:t xml:space="preserve"> i grad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</w:p>
        </w:tc>
      </w:tr>
      <w:tr w:rsidR="00CE5ECB" w:rsidTr="0066185E">
        <w:trPr>
          <w:cantSplit/>
        </w:trPr>
        <w:tc>
          <w:tcPr>
            <w:tcW w:w="1063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CE5ECB" w:rsidRPr="007E5F2D" w:rsidRDefault="00CE5ECB">
            <w:pPr>
              <w:spacing w:before="20" w:after="20"/>
              <w:rPr>
                <w:b/>
                <w:lang w:val="hr-HR"/>
              </w:rPr>
            </w:pPr>
            <w:r w:rsidRPr="007E5F2D">
              <w:rPr>
                <w:b/>
                <w:lang w:val="hr-HR"/>
              </w:rPr>
              <w:t>Odgovorna osoba podnositelja zahtjeva: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Ime</w:t>
            </w:r>
            <w:r w:rsidR="00860D8F">
              <w:rPr>
                <w:lang w:val="hr-HR"/>
              </w:rPr>
              <w:t xml:space="preserve"> 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DD3" w:rsidRDefault="00240DD3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Prezime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DD3" w:rsidRDefault="00240DD3">
            <w:pPr>
              <w:spacing w:before="20" w:after="20"/>
              <w:rPr>
                <w:lang w:val="hr-HR"/>
              </w:rPr>
            </w:pPr>
          </w:p>
        </w:tc>
      </w:tr>
      <w:tr w:rsidR="00B917DA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7DA" w:rsidRDefault="00B917DA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OIB odgovorne osobe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DA" w:rsidRDefault="00B917DA" w:rsidP="009F4228">
            <w:pPr>
              <w:spacing w:before="20" w:after="20"/>
              <w:rPr>
                <w:lang w:val="hr-HR"/>
              </w:rPr>
            </w:pP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E-mail adresa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</w:p>
        </w:tc>
      </w:tr>
      <w:tr w:rsidR="00562221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telefona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telefaxa</w:t>
            </w:r>
          </w:p>
        </w:tc>
        <w:tc>
          <w:tcPr>
            <w:tcW w:w="3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</w:p>
        </w:tc>
      </w:tr>
      <w:tr w:rsidR="00CE5ECB" w:rsidTr="00562221">
        <w:trPr>
          <w:cantSplit/>
        </w:trPr>
        <w:tc>
          <w:tcPr>
            <w:tcW w:w="1063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CE5ECB" w:rsidRDefault="006C2B10" w:rsidP="00BE4218">
            <w:pPr>
              <w:spacing w:before="20" w:after="20"/>
              <w:rPr>
                <w:b/>
                <w:lang w:val="hr-HR"/>
              </w:rPr>
            </w:pPr>
            <w:r>
              <w:rPr>
                <w:b/>
                <w:lang w:val="hr-HR"/>
              </w:rPr>
              <w:t>Administrator ili o</w:t>
            </w:r>
            <w:r w:rsidR="003A5BE3">
              <w:rPr>
                <w:b/>
                <w:lang w:val="hr-HR"/>
              </w:rPr>
              <w:t xml:space="preserve">punomoćenik podnositelja zahtjeva za poslove </w:t>
            </w:r>
            <w:r w:rsidR="00BE4218">
              <w:rPr>
                <w:b/>
                <w:lang w:val="hr-HR"/>
              </w:rPr>
              <w:t xml:space="preserve">vezane uz </w:t>
            </w:r>
            <w:r w:rsidR="003A5BE3">
              <w:rPr>
                <w:b/>
                <w:lang w:val="hr-HR"/>
              </w:rPr>
              <w:t>upravljanje domenom</w:t>
            </w:r>
            <w:r w:rsidR="00CE5ECB">
              <w:rPr>
                <w:b/>
                <w:lang w:val="hr-HR"/>
              </w:rPr>
              <w:t>: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Ime</w:t>
            </w:r>
            <w:r w:rsidR="00860D8F">
              <w:rPr>
                <w:lang w:val="hr-HR"/>
              </w:rPr>
              <w:t xml:space="preserve"> 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6C06AD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Ivan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DD3" w:rsidRDefault="00240DD3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Prezime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DD3" w:rsidRDefault="006C06AD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Čačija</w:t>
            </w:r>
          </w:p>
        </w:tc>
      </w:tr>
      <w:tr w:rsidR="00B917DA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7DA" w:rsidRDefault="00B917DA" w:rsidP="00613CDF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 xml:space="preserve">OIB </w:t>
            </w:r>
            <w:r w:rsidR="00613CDF">
              <w:rPr>
                <w:lang w:val="hr-HR"/>
              </w:rPr>
              <w:t>admin. osobe  ili opunomoćenika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DA" w:rsidRDefault="006C06AD" w:rsidP="009F4228">
            <w:pPr>
              <w:spacing w:before="20" w:after="20"/>
              <w:rPr>
                <w:lang w:val="hr-HR"/>
              </w:rPr>
            </w:pPr>
            <w:r w:rsidRPr="006C06AD">
              <w:rPr>
                <w:lang w:val="hr-HR"/>
              </w:rPr>
              <w:t>45535762587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Naziv organizacije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6C06AD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Novi Kod d.o.o.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D91EE4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Adresa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6C06AD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Slavka Tomerlina 2a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Poštanski broj</w:t>
            </w:r>
            <w:r w:rsidR="00D91EE4">
              <w:rPr>
                <w:lang w:val="hr-HR"/>
              </w:rPr>
              <w:t xml:space="preserve"> i grad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6C06AD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10361 Sesvetski Kraljevec</w:t>
            </w:r>
          </w:p>
        </w:tc>
      </w:tr>
      <w:tr w:rsidR="00240DD3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CE5EC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E-mail adresa</w:t>
            </w:r>
          </w:p>
        </w:tc>
        <w:tc>
          <w:tcPr>
            <w:tcW w:w="7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ECB" w:rsidRDefault="006C06AD">
            <w:pPr>
              <w:spacing w:before="20" w:after="20"/>
              <w:rPr>
                <w:lang w:val="hr-HR"/>
              </w:rPr>
            </w:pPr>
            <w:hyperlink r:id="rId10" w:history="1">
              <w:r w:rsidRPr="005B67EF">
                <w:rPr>
                  <w:rStyle w:val="Hyperlink"/>
                  <w:lang w:val="hr-HR"/>
                </w:rPr>
                <w:t>domene@inside.hr</w:t>
              </w:r>
            </w:hyperlink>
          </w:p>
        </w:tc>
      </w:tr>
      <w:tr w:rsidR="00562221" w:rsidTr="00613CDF"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telefona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6C06AD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01 3000 100</w:t>
            </w: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562221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telefaxa</w:t>
            </w:r>
          </w:p>
        </w:tc>
        <w:tc>
          <w:tcPr>
            <w:tcW w:w="3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221" w:rsidRDefault="006C06AD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01 3000 101</w:t>
            </w:r>
          </w:p>
        </w:tc>
      </w:tr>
      <w:tr w:rsidR="00240DD3" w:rsidTr="00613CDF">
        <w:trPr>
          <w:trHeight w:hRule="exact" w:val="140"/>
        </w:trPr>
        <w:tc>
          <w:tcPr>
            <w:tcW w:w="3340" w:type="dxa"/>
            <w:gridSpan w:val="2"/>
            <w:tcBorders>
              <w:top w:val="single" w:sz="6" w:space="0" w:color="auto"/>
            </w:tcBorders>
          </w:tcPr>
          <w:p w:rsidR="00CE5ECB" w:rsidRDefault="00CE5ECB">
            <w:pPr>
              <w:pStyle w:val="Heading4"/>
              <w:rPr>
                <w:sz w:val="20"/>
                <w:lang w:val="hr-HR"/>
              </w:rPr>
            </w:pPr>
          </w:p>
        </w:tc>
        <w:tc>
          <w:tcPr>
            <w:tcW w:w="7292" w:type="dxa"/>
            <w:gridSpan w:val="8"/>
            <w:tcBorders>
              <w:top w:val="single" w:sz="6" w:space="0" w:color="auto"/>
            </w:tcBorders>
          </w:tcPr>
          <w:p w:rsidR="00CE5ECB" w:rsidRDefault="00CE5ECB">
            <w:pPr>
              <w:rPr>
                <w:lang w:val="hr-HR"/>
              </w:rPr>
            </w:pPr>
          </w:p>
        </w:tc>
      </w:tr>
      <w:tr w:rsidR="003A5BE3" w:rsidTr="00613CDF">
        <w:trPr>
          <w:trHeight w:val="221"/>
        </w:trPr>
        <w:tc>
          <w:tcPr>
            <w:tcW w:w="3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pStyle w:val="Heading4"/>
              <w:spacing w:before="20" w:after="20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Rješenje o registraciji dostaviti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e-mailom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faxom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E4" w:rsidRDefault="00D91EE4" w:rsidP="009F4228">
            <w:pPr>
              <w:spacing w:before="20" w:after="20"/>
              <w:rPr>
                <w:b/>
                <w:lang w:val="hr-HR"/>
              </w:rPr>
            </w:pPr>
            <w:r>
              <w:rPr>
                <w:b/>
                <w:lang w:val="hr-HR"/>
              </w:rPr>
              <w:sym w:font="Wingdings" w:char="F0EF"/>
            </w:r>
            <w:r>
              <w:rPr>
                <w:b/>
                <w:lang w:val="hr-HR"/>
              </w:rPr>
              <w:t xml:space="preserve"> pismovnom pošiljkom</w:t>
            </w:r>
          </w:p>
        </w:tc>
      </w:tr>
    </w:tbl>
    <w:p w:rsidR="00D91EE4" w:rsidRDefault="00C46170" w:rsidP="00C46170">
      <w:pPr>
        <w:tabs>
          <w:tab w:val="center" w:pos="2268"/>
          <w:tab w:val="center" w:pos="5529"/>
          <w:tab w:val="center" w:pos="8931"/>
        </w:tabs>
        <w:spacing w:before="60"/>
        <w:rPr>
          <w:lang w:val="hr-HR"/>
        </w:rPr>
      </w:pPr>
      <w:r>
        <w:rPr>
          <w:lang w:val="hr-HR"/>
        </w:rPr>
        <w:tab/>
      </w:r>
      <w:r w:rsidR="00D91EE4">
        <w:rPr>
          <w:lang w:val="hr-HR"/>
        </w:rPr>
        <w:t xml:space="preserve">Potpis i pečat </w:t>
      </w:r>
      <w:r>
        <w:rPr>
          <w:lang w:val="hr-HR"/>
        </w:rPr>
        <w:t>administratora</w:t>
      </w:r>
      <w:r w:rsidR="00D91EE4">
        <w:rPr>
          <w:lang w:val="hr-HR"/>
        </w:rPr>
        <w:tab/>
        <w:t>Datum:</w:t>
      </w:r>
      <w:r w:rsidR="00D91EE4">
        <w:rPr>
          <w:lang w:val="hr-HR"/>
        </w:rPr>
        <w:tab/>
        <w:t>Potpis i pečat podnositelja zahtjeva:</w:t>
      </w:r>
    </w:p>
    <w:p w:rsidR="00860D8F" w:rsidRDefault="00D91EE4">
      <w:pPr>
        <w:tabs>
          <w:tab w:val="center" w:pos="2268"/>
          <w:tab w:val="center" w:pos="5103"/>
          <w:tab w:val="center" w:pos="8931"/>
        </w:tabs>
        <w:rPr>
          <w:sz w:val="16"/>
          <w:lang w:val="hr-HR"/>
        </w:rPr>
      </w:pPr>
      <w:r>
        <w:rPr>
          <w:sz w:val="16"/>
          <w:lang w:val="hr-HR"/>
        </w:rPr>
        <w:tab/>
      </w:r>
      <w:r w:rsidR="00C46170">
        <w:rPr>
          <w:lang w:val="hr-HR"/>
        </w:rPr>
        <w:t xml:space="preserve">ili opunomoćenika </w:t>
      </w:r>
      <w:r w:rsidR="00C46170" w:rsidRPr="00C46170">
        <w:rPr>
          <w:lang w:val="hr-HR"/>
        </w:rPr>
        <w:t>podnositelja zahtjeva:</w:t>
      </w:r>
      <w:r>
        <w:rPr>
          <w:sz w:val="16"/>
          <w:lang w:val="hr-HR"/>
        </w:rPr>
        <w:tab/>
      </w:r>
      <w:r>
        <w:rPr>
          <w:sz w:val="16"/>
          <w:lang w:val="hr-HR"/>
        </w:rPr>
        <w:tab/>
        <w:t xml:space="preserve">(potpis odgovorne osobe i pečat </w:t>
      </w:r>
      <w:bookmarkStart w:id="0" w:name="OLE_LINK1"/>
      <w:bookmarkStart w:id="1" w:name="OLE_LINK2"/>
      <w:r>
        <w:rPr>
          <w:sz w:val="16"/>
          <w:lang w:val="hr-HR"/>
        </w:rPr>
        <w:t>podnositelja zahtjeva</w:t>
      </w:r>
      <w:bookmarkEnd w:id="0"/>
      <w:bookmarkEnd w:id="1"/>
      <w:r>
        <w:rPr>
          <w:sz w:val="16"/>
          <w:lang w:val="hr-HR"/>
        </w:rPr>
        <w:t>)</w:t>
      </w:r>
    </w:p>
    <w:p w:rsidR="00626A67" w:rsidRDefault="00626A67">
      <w:pPr>
        <w:tabs>
          <w:tab w:val="center" w:pos="2268"/>
          <w:tab w:val="center" w:pos="5103"/>
          <w:tab w:val="center" w:pos="8931"/>
        </w:tabs>
        <w:rPr>
          <w:sz w:val="16"/>
          <w:lang w:val="hr-HR"/>
        </w:rPr>
      </w:pPr>
    </w:p>
    <w:p w:rsidR="006C06AD" w:rsidRDefault="006C06AD">
      <w:pPr>
        <w:tabs>
          <w:tab w:val="center" w:pos="2268"/>
          <w:tab w:val="center" w:pos="5103"/>
          <w:tab w:val="center" w:pos="8931"/>
        </w:tabs>
        <w:rPr>
          <w:sz w:val="16"/>
          <w:lang w:val="hr-HR"/>
        </w:rPr>
      </w:pPr>
    </w:p>
    <w:p w:rsidR="00857D91" w:rsidRDefault="00857D91">
      <w:pPr>
        <w:tabs>
          <w:tab w:val="center" w:pos="2268"/>
          <w:tab w:val="center" w:pos="5103"/>
          <w:tab w:val="center" w:pos="8931"/>
        </w:tabs>
        <w:rPr>
          <w:sz w:val="16"/>
          <w:lang w:val="hr-HR"/>
        </w:rPr>
      </w:pPr>
    </w:p>
    <w:tbl>
      <w:tblPr>
        <w:tblW w:w="11797" w:type="dxa"/>
        <w:jc w:val="center"/>
        <w:tblInd w:w="678" w:type="dxa"/>
        <w:tblLayout w:type="fixed"/>
        <w:tblLook w:val="0000" w:firstRow="0" w:lastRow="0" w:firstColumn="0" w:lastColumn="0" w:noHBand="0" w:noVBand="0"/>
      </w:tblPr>
      <w:tblGrid>
        <w:gridCol w:w="1091"/>
        <w:gridCol w:w="3271"/>
        <w:gridCol w:w="1091"/>
        <w:gridCol w:w="1559"/>
        <w:gridCol w:w="1701"/>
        <w:gridCol w:w="1993"/>
        <w:gridCol w:w="1091"/>
      </w:tblGrid>
      <w:tr w:rsidR="00512C77" w:rsidTr="0066185E">
        <w:trPr>
          <w:gridAfter w:val="1"/>
          <w:wAfter w:w="1091" w:type="dxa"/>
          <w:cantSplit/>
          <w:trHeight w:val="261"/>
          <w:jc w:val="center"/>
        </w:trPr>
        <w:tc>
          <w:tcPr>
            <w:tcW w:w="107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12C77" w:rsidRPr="00240DD3" w:rsidRDefault="00512C77" w:rsidP="00857D91">
            <w:pPr>
              <w:spacing w:before="20" w:after="20"/>
              <w:rPr>
                <w:b/>
                <w:sz w:val="24"/>
                <w:szCs w:val="24"/>
                <w:lang w:val="hr-HR"/>
              </w:rPr>
            </w:pPr>
            <w:r w:rsidRPr="00240DD3">
              <w:rPr>
                <w:b/>
                <w:sz w:val="24"/>
                <w:szCs w:val="24"/>
                <w:lang w:val="hr-HR"/>
              </w:rPr>
              <w:t>Podaci o domenskim poslužiteljima:</w:t>
            </w:r>
          </w:p>
        </w:tc>
      </w:tr>
      <w:tr w:rsidR="00857D91" w:rsidTr="0066185E">
        <w:trPr>
          <w:gridAfter w:val="1"/>
          <w:wAfter w:w="1091" w:type="dxa"/>
          <w:cantSplit/>
          <w:trHeight w:val="261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D91" w:rsidRDefault="00857D91" w:rsidP="009F4228">
            <w:pPr>
              <w:spacing w:before="20" w:after="20"/>
              <w:rPr>
                <w:b/>
                <w:lang w:val="hr-HR"/>
              </w:rPr>
            </w:pPr>
            <w:r>
              <w:rPr>
                <w:lang w:val="hr-HR"/>
              </w:rPr>
              <w:t xml:space="preserve">Ime </w:t>
            </w:r>
            <w:r w:rsidRPr="0018791D">
              <w:rPr>
                <w:b/>
                <w:lang w:val="hr-HR"/>
              </w:rPr>
              <w:t>osnovnog domenskog</w:t>
            </w:r>
            <w:r>
              <w:rPr>
                <w:lang w:val="hr-HR"/>
              </w:rPr>
              <w:t xml:space="preserve">  poslužitelja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D91" w:rsidRPr="006C06AD" w:rsidRDefault="006C06AD" w:rsidP="009F4228">
            <w:pPr>
              <w:spacing w:before="20" w:after="20"/>
              <w:rPr>
                <w:lang w:val="hr-HR"/>
              </w:rPr>
            </w:pPr>
            <w:r w:rsidRPr="006C06AD">
              <w:rPr>
                <w:lang w:val="hr-HR"/>
              </w:rPr>
              <w:t>NS1.INSIDE.HR</w:t>
            </w:r>
          </w:p>
        </w:tc>
      </w:tr>
      <w:tr w:rsidR="00A711D0" w:rsidTr="0066185E">
        <w:trPr>
          <w:gridAfter w:val="1"/>
          <w:wAfter w:w="1091" w:type="dxa"/>
          <w:trHeight w:val="271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77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IP adresa (ako je osnovni poslužitelj u toj domeni)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77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85.94.77.10</w:t>
            </w:r>
          </w:p>
        </w:tc>
      </w:tr>
      <w:tr w:rsidR="00BE4218" w:rsidTr="0066185E">
        <w:trPr>
          <w:gridAfter w:val="1"/>
          <w:wAfter w:w="1091" w:type="dxa"/>
          <w:trHeight w:val="274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218" w:rsidRDefault="00BE4218" w:rsidP="00C27561">
            <w:pPr>
              <w:spacing w:before="20" w:after="20"/>
              <w:rPr>
                <w:b/>
                <w:lang w:val="hr-HR"/>
              </w:rPr>
            </w:pPr>
            <w:r>
              <w:rPr>
                <w:lang w:val="hr-HR"/>
              </w:rPr>
              <w:t xml:space="preserve">Ime </w:t>
            </w:r>
            <w:r w:rsidRPr="0018791D">
              <w:rPr>
                <w:b/>
                <w:lang w:val="hr-HR"/>
              </w:rPr>
              <w:t>pomoćnog domenskog</w:t>
            </w:r>
            <w:r>
              <w:rPr>
                <w:lang w:val="hr-HR"/>
              </w:rPr>
              <w:t xml:space="preserve"> poslužitelja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240DD3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NS2.INSIDE.HR</w:t>
            </w:r>
          </w:p>
        </w:tc>
      </w:tr>
      <w:tr w:rsidR="00BE4218" w:rsidTr="0066185E">
        <w:trPr>
          <w:gridAfter w:val="1"/>
          <w:wAfter w:w="1091" w:type="dxa"/>
          <w:trHeight w:val="310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C27561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IP adresa (ako je pomoćni poslužitelj u toj domeni)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85.94.71.234</w:t>
            </w:r>
          </w:p>
        </w:tc>
      </w:tr>
      <w:tr w:rsidR="00BE4218" w:rsidTr="0066185E">
        <w:trPr>
          <w:gridAfter w:val="1"/>
          <w:wAfter w:w="1091" w:type="dxa"/>
          <w:trHeight w:val="310"/>
          <w:jc w:val="center"/>
        </w:trPr>
        <w:tc>
          <w:tcPr>
            <w:tcW w:w="10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218" w:rsidRDefault="00626A67" w:rsidP="009F4228">
            <w:pPr>
              <w:spacing w:before="40" w:after="40"/>
              <w:rPr>
                <w:lang w:val="hr-HR"/>
              </w:rPr>
            </w:pPr>
            <w:r>
              <w:rPr>
                <w:b/>
                <w:lang w:val="hr-HR"/>
              </w:rPr>
              <w:t>Tehnička k</w:t>
            </w:r>
            <w:r w:rsidR="00BE4218">
              <w:rPr>
                <w:b/>
                <w:lang w:val="hr-HR"/>
              </w:rPr>
              <w:t>ontakt osoba zadužena za održavanja podataka o domeni na domenskom poslužitelju:</w:t>
            </w:r>
          </w:p>
        </w:tc>
      </w:tr>
      <w:tr w:rsidR="00BE4218" w:rsidTr="00613CDF">
        <w:trPr>
          <w:gridAfter w:val="1"/>
          <w:wAfter w:w="1091" w:type="dxa"/>
          <w:jc w:val="center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8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 xml:space="preserve">Ime </w:t>
            </w:r>
          </w:p>
        </w:tc>
        <w:tc>
          <w:tcPr>
            <w:tcW w:w="6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Ivan</w:t>
            </w:r>
          </w:p>
        </w:tc>
      </w:tr>
      <w:tr w:rsidR="00BE4218" w:rsidTr="00613CDF">
        <w:trPr>
          <w:gridBefore w:val="1"/>
          <w:wBefore w:w="1091" w:type="dxa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562221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 xml:space="preserve">Prezime 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Čačija</w:t>
            </w:r>
          </w:p>
        </w:tc>
      </w:tr>
      <w:tr w:rsidR="00BE4218" w:rsidTr="00613CDF">
        <w:trPr>
          <w:gridAfter w:val="1"/>
          <w:wAfter w:w="1091" w:type="dxa"/>
          <w:jc w:val="center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8" w:rsidRDefault="00BE4218" w:rsidP="00F14C2B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 xml:space="preserve">OIB </w:t>
            </w:r>
            <w:r w:rsidR="00F14C2B">
              <w:rPr>
                <w:lang w:val="hr-HR"/>
              </w:rPr>
              <w:t xml:space="preserve">tehničke kontakt </w:t>
            </w:r>
            <w:r>
              <w:rPr>
                <w:lang w:val="hr-HR"/>
              </w:rPr>
              <w:t xml:space="preserve"> osobe</w:t>
            </w:r>
          </w:p>
        </w:tc>
        <w:tc>
          <w:tcPr>
            <w:tcW w:w="6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 w:rsidRPr="006C06AD">
              <w:rPr>
                <w:lang w:val="hr-HR"/>
              </w:rPr>
              <w:t>45535762587</w:t>
            </w:r>
          </w:p>
        </w:tc>
      </w:tr>
      <w:tr w:rsidR="00BE4218" w:rsidTr="006C06AD">
        <w:trPr>
          <w:gridAfter w:val="1"/>
          <w:wAfter w:w="1091" w:type="dxa"/>
          <w:trHeight w:hRule="exact" w:val="343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4218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Naziv organizacije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Novi Kod d.o.o.</w:t>
            </w:r>
          </w:p>
        </w:tc>
      </w:tr>
      <w:tr w:rsidR="00BE4218" w:rsidTr="00613CDF">
        <w:trPr>
          <w:gridAfter w:val="1"/>
          <w:wAfter w:w="1091" w:type="dxa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Ulica i kućni broj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Slavka Tomerlina 2a</w:t>
            </w:r>
          </w:p>
        </w:tc>
      </w:tr>
      <w:tr w:rsidR="00BE4218" w:rsidTr="00613CDF">
        <w:trPr>
          <w:gridAfter w:val="1"/>
          <w:wAfter w:w="1091" w:type="dxa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Poštanski broj i grad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10361 Sesvetski Kraljevec</w:t>
            </w:r>
          </w:p>
        </w:tc>
      </w:tr>
      <w:tr w:rsidR="00BE4218" w:rsidTr="00613CDF">
        <w:trPr>
          <w:gridAfter w:val="1"/>
          <w:wAfter w:w="1091" w:type="dxa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9F4228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E-mail adresa</w:t>
            </w:r>
          </w:p>
        </w:tc>
        <w:tc>
          <w:tcPr>
            <w:tcW w:w="63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9F4228">
            <w:pPr>
              <w:spacing w:before="20" w:after="20"/>
              <w:rPr>
                <w:lang w:val="hr-HR"/>
              </w:rPr>
            </w:pPr>
            <w:hyperlink r:id="rId11" w:history="1">
              <w:r w:rsidRPr="005B67EF">
                <w:rPr>
                  <w:rStyle w:val="Hyperlink"/>
                  <w:lang w:val="hr-HR"/>
                </w:rPr>
                <w:t>domene@inside.hr</w:t>
              </w:r>
            </w:hyperlink>
          </w:p>
        </w:tc>
      </w:tr>
      <w:tr w:rsidR="00BE4218" w:rsidTr="00613CDF">
        <w:trPr>
          <w:gridBefore w:val="1"/>
          <w:wBefore w:w="1091" w:type="dxa"/>
          <w:jc w:val="center"/>
        </w:trPr>
        <w:tc>
          <w:tcPr>
            <w:tcW w:w="4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telefona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243DD0">
            <w:pPr>
              <w:spacing w:before="20" w:after="20"/>
              <w:rPr>
                <w:lang w:val="hr-HR"/>
              </w:rPr>
            </w:pPr>
            <w:r w:rsidRPr="006C06AD">
              <w:rPr>
                <w:lang w:val="hr-HR"/>
              </w:rPr>
              <w:t>01 3000 100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BE4218" w:rsidP="00243DD0">
            <w:pPr>
              <w:spacing w:before="20" w:after="20"/>
              <w:rPr>
                <w:lang w:val="hr-HR"/>
              </w:rPr>
            </w:pPr>
            <w:r>
              <w:rPr>
                <w:lang w:val="hr-HR"/>
              </w:rPr>
              <w:t>Broj telefaxa</w:t>
            </w:r>
          </w:p>
        </w:tc>
        <w:tc>
          <w:tcPr>
            <w:tcW w:w="3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218" w:rsidRDefault="006C06AD" w:rsidP="00243DD0">
            <w:pPr>
              <w:spacing w:before="20" w:after="20"/>
              <w:rPr>
                <w:lang w:val="hr-HR"/>
              </w:rPr>
            </w:pPr>
            <w:r w:rsidRPr="006C06AD">
              <w:rPr>
                <w:lang w:val="hr-HR"/>
              </w:rPr>
              <w:t>01 3000 101</w:t>
            </w:r>
          </w:p>
        </w:tc>
      </w:tr>
    </w:tbl>
    <w:p w:rsidR="00193410" w:rsidRDefault="00193410" w:rsidP="00193410">
      <w:pPr>
        <w:tabs>
          <w:tab w:val="center" w:pos="2268"/>
          <w:tab w:val="center" w:pos="5103"/>
          <w:tab w:val="center" w:pos="8931"/>
        </w:tabs>
        <w:spacing w:before="60"/>
        <w:rPr>
          <w:lang w:val="hr-HR"/>
        </w:rPr>
      </w:pPr>
      <w:r>
        <w:rPr>
          <w:lang w:val="hr-HR"/>
        </w:rPr>
        <w:t xml:space="preserve">Potpis i pečat vlasnika sekundarnog  poslužitelja </w:t>
      </w:r>
      <w:r>
        <w:rPr>
          <w:lang w:val="hr-HR"/>
        </w:rPr>
        <w:tab/>
      </w:r>
      <w:r>
        <w:rPr>
          <w:lang w:val="hr-HR"/>
        </w:rPr>
        <w:tab/>
        <w:t>Potpis i pečat vlasnika osnovnog  poslužitelja</w:t>
      </w:r>
    </w:p>
    <w:p w:rsidR="00193410" w:rsidRDefault="00193410" w:rsidP="00193410">
      <w:pPr>
        <w:tabs>
          <w:tab w:val="center" w:pos="2268"/>
          <w:tab w:val="center" w:pos="5103"/>
          <w:tab w:val="center" w:pos="8931"/>
        </w:tabs>
        <w:rPr>
          <w:lang w:val="hr-HR"/>
        </w:rPr>
      </w:pPr>
      <w:r>
        <w:rPr>
          <w:lang w:val="hr-HR"/>
        </w:rPr>
        <w:t>(</w:t>
      </w:r>
      <w:r w:rsidRPr="006C2B10">
        <w:rPr>
          <w:sz w:val="16"/>
          <w:szCs w:val="16"/>
          <w:lang w:val="hr-HR"/>
        </w:rPr>
        <w:t xml:space="preserve">ako </w:t>
      </w:r>
      <w:r>
        <w:rPr>
          <w:sz w:val="16"/>
          <w:szCs w:val="16"/>
          <w:lang w:val="hr-HR"/>
        </w:rPr>
        <w:t>je različit od vlasnika osnovnog poslužitelja</w:t>
      </w:r>
      <w:r>
        <w:rPr>
          <w:lang w:val="hr-HR"/>
        </w:rPr>
        <w:t>):</w:t>
      </w:r>
      <w:r>
        <w:rPr>
          <w:lang w:val="hr-HR"/>
        </w:rPr>
        <w:tab/>
      </w:r>
      <w:r>
        <w:rPr>
          <w:lang w:val="hr-HR"/>
        </w:rPr>
        <w:tab/>
        <w:t>(</w:t>
      </w:r>
      <w:r w:rsidRPr="006C2B10">
        <w:rPr>
          <w:sz w:val="16"/>
          <w:szCs w:val="16"/>
          <w:lang w:val="hr-HR"/>
        </w:rPr>
        <w:t>ako nije opunomoćenik podnositelja zahtjeva</w:t>
      </w:r>
      <w:r>
        <w:rPr>
          <w:lang w:val="hr-HR"/>
        </w:rPr>
        <w:t>):</w:t>
      </w:r>
    </w:p>
    <w:p w:rsidR="00193410" w:rsidRDefault="00193410" w:rsidP="00193410">
      <w:pPr>
        <w:tabs>
          <w:tab w:val="center" w:pos="2268"/>
          <w:tab w:val="center" w:pos="5103"/>
          <w:tab w:val="center" w:pos="8931"/>
        </w:tabs>
        <w:rPr>
          <w:lang w:val="hr-HR"/>
        </w:rPr>
      </w:pPr>
    </w:p>
    <w:p w:rsidR="00857D91" w:rsidRPr="00345A49" w:rsidRDefault="00860D8F" w:rsidP="00193410">
      <w:pPr>
        <w:tabs>
          <w:tab w:val="center" w:pos="2268"/>
          <w:tab w:val="center" w:pos="5103"/>
          <w:tab w:val="center" w:pos="8931"/>
        </w:tabs>
        <w:spacing w:before="60"/>
        <w:rPr>
          <w:i/>
          <w:sz w:val="16"/>
          <w:szCs w:val="16"/>
          <w:lang w:val="hr-HR"/>
        </w:rPr>
      </w:pPr>
      <w:r>
        <w:rPr>
          <w:lang w:val="hr-HR"/>
        </w:rPr>
        <w:tab/>
      </w:r>
    </w:p>
    <w:p w:rsidR="00CE5ECB" w:rsidRDefault="006C2B10" w:rsidP="002D0726">
      <w:pPr>
        <w:tabs>
          <w:tab w:val="center" w:pos="2268"/>
          <w:tab w:val="center" w:pos="5103"/>
          <w:tab w:val="center" w:pos="8931"/>
        </w:tabs>
        <w:rPr>
          <w:sz w:val="16"/>
          <w:lang w:val="hr-HR"/>
        </w:rPr>
      </w:pPr>
      <w:r>
        <w:rPr>
          <w:b/>
          <w:sz w:val="24"/>
          <w:lang w:val="hr-HR"/>
        </w:rPr>
        <w:t xml:space="preserve">OKRENI </w:t>
      </w:r>
      <w:r>
        <w:rPr>
          <w:b/>
          <w:sz w:val="24"/>
          <w:lang w:val="hr-HR"/>
        </w:rPr>
        <w:sym w:font="Wingdings" w:char="F0C4"/>
      </w:r>
    </w:p>
    <w:p w:rsidR="006C06AD" w:rsidRPr="006C2B10" w:rsidRDefault="006C06AD" w:rsidP="002D0726">
      <w:pPr>
        <w:tabs>
          <w:tab w:val="center" w:pos="2268"/>
          <w:tab w:val="center" w:pos="5103"/>
          <w:tab w:val="center" w:pos="8931"/>
        </w:tabs>
        <w:rPr>
          <w:i/>
          <w:sz w:val="16"/>
          <w:lang w:val="hr-HR"/>
        </w:rPr>
      </w:pPr>
    </w:p>
    <w:p w:rsidR="00CE5ECB" w:rsidRDefault="00CE5ECB" w:rsidP="004019C7">
      <w:pPr>
        <w:spacing w:after="240"/>
        <w:rPr>
          <w:b/>
          <w:sz w:val="28"/>
          <w:lang w:val="hr-HR"/>
        </w:rPr>
      </w:pPr>
      <w:r>
        <w:rPr>
          <w:b/>
          <w:sz w:val="28"/>
          <w:lang w:val="hr-HR"/>
        </w:rPr>
        <w:t>NAPOMENE:</w:t>
      </w:r>
    </w:p>
    <w:p w:rsidR="00DF0824" w:rsidRPr="006C06AD" w:rsidRDefault="00726524" w:rsidP="00312357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P</w:t>
      </w:r>
      <w:r w:rsidR="00DF0824" w:rsidRPr="006C06AD">
        <w:rPr>
          <w:sz w:val="19"/>
          <w:szCs w:val="19"/>
          <w:lang w:val="hr-HR"/>
        </w:rPr>
        <w:t xml:space="preserve">rava i odgovornosti korisnika </w:t>
      </w:r>
      <w:r w:rsidR="007C32B5" w:rsidRPr="006C06AD">
        <w:rPr>
          <w:sz w:val="19"/>
          <w:szCs w:val="19"/>
          <w:lang w:val="hr-HR"/>
        </w:rPr>
        <w:t>.hr</w:t>
      </w:r>
      <w:r w:rsidRPr="006C06AD">
        <w:rPr>
          <w:sz w:val="19"/>
          <w:szCs w:val="19"/>
          <w:lang w:val="hr-HR"/>
        </w:rPr>
        <w:t xml:space="preserve"> </w:t>
      </w:r>
      <w:r w:rsidR="007C32B5" w:rsidRPr="006C06AD">
        <w:rPr>
          <w:sz w:val="19"/>
          <w:szCs w:val="19"/>
          <w:lang w:val="hr-HR"/>
        </w:rPr>
        <w:t>domena</w:t>
      </w:r>
      <w:r w:rsidR="00DF0824" w:rsidRPr="006C06AD">
        <w:rPr>
          <w:sz w:val="19"/>
          <w:szCs w:val="19"/>
          <w:lang w:val="hr-HR"/>
        </w:rPr>
        <w:t xml:space="preserve"> regulirana su</w:t>
      </w:r>
      <w:r w:rsidR="00DF0824" w:rsidRPr="006C06AD">
        <w:rPr>
          <w:i/>
          <w:sz w:val="19"/>
          <w:szCs w:val="19"/>
          <w:lang w:val="hr-HR"/>
        </w:rPr>
        <w:t xml:space="preserve"> </w:t>
      </w:r>
      <w:hyperlink r:id="rId12" w:history="1">
        <w:r w:rsidR="00DF0824" w:rsidRPr="006C06AD">
          <w:rPr>
            <w:rStyle w:val="Hyperlink"/>
            <w:i/>
            <w:sz w:val="19"/>
            <w:szCs w:val="19"/>
            <w:lang w:val="hr-HR"/>
          </w:rPr>
          <w:t>Pravilnikom o ustrojstvu i upravljanju vršnom nacionalnom internetskom domenom</w:t>
        </w:r>
      </w:hyperlink>
      <w:r w:rsidR="00505557" w:rsidRPr="006C06AD">
        <w:rPr>
          <w:i/>
          <w:sz w:val="19"/>
          <w:szCs w:val="19"/>
          <w:lang w:val="hr-HR"/>
        </w:rPr>
        <w:t xml:space="preserve"> </w:t>
      </w:r>
      <w:r w:rsidR="00505557" w:rsidRPr="006C06AD">
        <w:rPr>
          <w:sz w:val="19"/>
          <w:szCs w:val="19"/>
          <w:lang w:val="hr-HR"/>
        </w:rPr>
        <w:t xml:space="preserve">, </w:t>
      </w:r>
      <w:r w:rsidR="00EE6E8C" w:rsidRPr="006C06AD">
        <w:rPr>
          <w:sz w:val="19"/>
          <w:szCs w:val="19"/>
          <w:lang w:val="hr-HR"/>
        </w:rPr>
        <w:t xml:space="preserve">koji je na snazi od </w:t>
      </w:r>
      <w:r w:rsidR="00505557" w:rsidRPr="006C06AD">
        <w:rPr>
          <w:sz w:val="19"/>
          <w:szCs w:val="19"/>
          <w:lang w:val="hr-HR"/>
        </w:rPr>
        <w:t>08.04.2010.</w:t>
      </w:r>
      <w:r w:rsidR="00505557" w:rsidRPr="006C06AD">
        <w:rPr>
          <w:i/>
          <w:sz w:val="19"/>
          <w:szCs w:val="19"/>
          <w:lang w:val="hr-HR"/>
        </w:rPr>
        <w:t xml:space="preserve"> </w:t>
      </w:r>
      <w:r w:rsidR="00DF0824" w:rsidRPr="006C06AD">
        <w:rPr>
          <w:sz w:val="19"/>
          <w:szCs w:val="19"/>
          <w:lang w:val="hr-HR"/>
        </w:rPr>
        <w:t xml:space="preserve"> i drugim dokumentima dostupnim na adresi </w:t>
      </w:r>
      <w:hyperlink r:id="rId13" w:history="1">
        <w:r w:rsidR="00FB0AF6" w:rsidRPr="006C06AD">
          <w:rPr>
            <w:rStyle w:val="Hyperlink"/>
            <w:sz w:val="19"/>
            <w:szCs w:val="19"/>
            <w:lang w:val="hr-HR"/>
          </w:rPr>
          <w:t>www.dns.hr</w:t>
        </w:r>
      </w:hyperlink>
      <w:r w:rsidR="00DF0824" w:rsidRPr="006C06AD">
        <w:rPr>
          <w:sz w:val="19"/>
          <w:szCs w:val="19"/>
          <w:lang w:val="hr-HR"/>
        </w:rPr>
        <w:t>.</w:t>
      </w:r>
    </w:p>
    <w:p w:rsidR="00726524" w:rsidRPr="006C06AD" w:rsidRDefault="00726524" w:rsidP="00726524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Podnositelji zahtjeva upućuju se da prije podnošenja zahtjeva za registraciju domene provjere je </w:t>
      </w:r>
      <w:r w:rsidR="0046315A" w:rsidRPr="006C06AD">
        <w:rPr>
          <w:sz w:val="19"/>
          <w:szCs w:val="19"/>
          <w:lang w:val="hr-HR"/>
        </w:rPr>
        <w:t xml:space="preserve">li </w:t>
      </w:r>
      <w:r w:rsidRPr="006C06AD">
        <w:rPr>
          <w:sz w:val="19"/>
          <w:szCs w:val="19"/>
          <w:lang w:val="hr-HR"/>
        </w:rPr>
        <w:t>ime domene slobodno.</w:t>
      </w:r>
    </w:p>
    <w:p w:rsidR="00726524" w:rsidRPr="006C06AD" w:rsidRDefault="00726524" w:rsidP="00726524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7" w:right="283" w:hanging="283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Ne može se podnijeti zahtjev za domenu koja je već registrirana, za domenu </w:t>
      </w:r>
      <w:r w:rsidR="0046315A" w:rsidRPr="006C06AD">
        <w:rPr>
          <w:sz w:val="19"/>
          <w:szCs w:val="19"/>
          <w:lang w:val="hr-HR"/>
        </w:rPr>
        <w:t xml:space="preserve">u </w:t>
      </w:r>
      <w:r w:rsidRPr="006C06AD">
        <w:rPr>
          <w:sz w:val="19"/>
          <w:szCs w:val="19"/>
          <w:lang w:val="hr-HR"/>
        </w:rPr>
        <w:t>postupk</w:t>
      </w:r>
      <w:r w:rsidR="0046315A" w:rsidRPr="006C06AD">
        <w:rPr>
          <w:sz w:val="19"/>
          <w:szCs w:val="19"/>
          <w:lang w:val="hr-HR"/>
        </w:rPr>
        <w:t>u</w:t>
      </w:r>
      <w:r w:rsidRPr="006C06AD">
        <w:rPr>
          <w:sz w:val="19"/>
          <w:szCs w:val="19"/>
          <w:lang w:val="hr-HR"/>
        </w:rPr>
        <w:t xml:space="preserve"> registracije, za domenu koja se nalazi na popisu zaštićenih (HR-V) domena te ukoliko podnositelj zahtjeva već ima registriranu besplatnu domenu. </w:t>
      </w:r>
    </w:p>
    <w:p w:rsidR="00FB0AF6" w:rsidRPr="006C06AD" w:rsidRDefault="00EE6E8C" w:rsidP="00FB0AF6">
      <w:pPr>
        <w:numPr>
          <w:ilvl w:val="0"/>
          <w:numId w:val="1"/>
        </w:numPr>
        <w:tabs>
          <w:tab w:val="clear" w:pos="360"/>
          <w:tab w:val="left" w:pos="567"/>
        </w:tabs>
        <w:ind w:left="567" w:right="283" w:hanging="283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Zahtjev za administraciju</w:t>
      </w:r>
      <w:r w:rsidR="00FB0AF6" w:rsidRPr="006C06AD">
        <w:rPr>
          <w:sz w:val="19"/>
          <w:szCs w:val="19"/>
          <w:lang w:val="hr-HR"/>
        </w:rPr>
        <w:t xml:space="preserve">  besplatne domene zajedno s potre</w:t>
      </w:r>
      <w:r w:rsidRPr="006C06AD">
        <w:rPr>
          <w:sz w:val="19"/>
          <w:szCs w:val="19"/>
          <w:lang w:val="hr-HR"/>
        </w:rPr>
        <w:t xml:space="preserve">bnom dodatnom dokumentacijom </w:t>
      </w:r>
      <w:r w:rsidR="00FB0AF6" w:rsidRPr="006C06AD">
        <w:rPr>
          <w:sz w:val="19"/>
          <w:szCs w:val="19"/>
          <w:lang w:val="hr-HR"/>
        </w:rPr>
        <w:t xml:space="preserve">dostavlja </w:t>
      </w:r>
      <w:r w:rsidRPr="006C06AD">
        <w:rPr>
          <w:sz w:val="19"/>
          <w:szCs w:val="19"/>
          <w:lang w:val="hr-HR"/>
        </w:rPr>
        <w:t xml:space="preserve">se </w:t>
      </w:r>
      <w:r w:rsidR="00FB0AF6" w:rsidRPr="006C06AD">
        <w:rPr>
          <w:sz w:val="19"/>
          <w:szCs w:val="19"/>
          <w:lang w:val="hr-HR"/>
        </w:rPr>
        <w:t>na adresu:</w:t>
      </w:r>
    </w:p>
    <w:p w:rsidR="00FB0AF6" w:rsidRPr="006C06AD" w:rsidRDefault="00FB0AF6" w:rsidP="00FB0AF6">
      <w:pPr>
        <w:tabs>
          <w:tab w:val="left" w:pos="851"/>
        </w:tabs>
        <w:ind w:left="851" w:right="283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Hrvatska akademska i istr</w:t>
      </w:r>
      <w:r w:rsidR="0046315A" w:rsidRPr="006C06AD">
        <w:rPr>
          <w:sz w:val="19"/>
          <w:szCs w:val="19"/>
          <w:lang w:val="hr-HR"/>
        </w:rPr>
        <w:t>aživačka mreža CARNet – DNS s</w:t>
      </w:r>
      <w:r w:rsidRPr="006C06AD">
        <w:rPr>
          <w:sz w:val="19"/>
          <w:szCs w:val="19"/>
          <w:lang w:val="hr-HR"/>
        </w:rPr>
        <w:t>lužba</w:t>
      </w:r>
    </w:p>
    <w:p w:rsidR="00FB0AF6" w:rsidRPr="006C06AD" w:rsidRDefault="00FB0AF6" w:rsidP="003E6CA3">
      <w:pPr>
        <w:tabs>
          <w:tab w:val="left" w:pos="851"/>
        </w:tabs>
        <w:spacing w:after="60"/>
        <w:ind w:left="851" w:right="567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Josipa Marohnića 5 </w:t>
      </w:r>
      <w:r w:rsidR="003E6CA3" w:rsidRPr="006C06AD">
        <w:rPr>
          <w:sz w:val="19"/>
          <w:szCs w:val="19"/>
          <w:lang w:val="hr-HR"/>
        </w:rPr>
        <w:t>, HR-10000 Zagreb</w:t>
      </w:r>
    </w:p>
    <w:p w:rsidR="00212229" w:rsidRPr="006C06AD" w:rsidRDefault="00B23305" w:rsidP="00FB0AF6">
      <w:pPr>
        <w:numPr>
          <w:ilvl w:val="0"/>
          <w:numId w:val="1"/>
        </w:numPr>
        <w:tabs>
          <w:tab w:val="clear" w:pos="360"/>
          <w:tab w:val="left" w:pos="567"/>
        </w:tabs>
        <w:ind w:left="568" w:right="284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Uz z</w:t>
      </w:r>
      <w:r w:rsidR="00212229" w:rsidRPr="006C06AD">
        <w:rPr>
          <w:sz w:val="19"/>
          <w:szCs w:val="19"/>
          <w:lang w:val="hr-HR"/>
        </w:rPr>
        <w:t xml:space="preserve">ahtjev kojim se traži registracija </w:t>
      </w:r>
      <w:r w:rsidR="00726524" w:rsidRPr="006C06AD">
        <w:rPr>
          <w:sz w:val="19"/>
          <w:szCs w:val="19"/>
          <w:lang w:val="hr-HR"/>
        </w:rPr>
        <w:t xml:space="preserve">besplatne </w:t>
      </w:r>
      <w:r w:rsidR="00212229" w:rsidRPr="006C06AD">
        <w:rPr>
          <w:sz w:val="19"/>
          <w:szCs w:val="19"/>
          <w:lang w:val="hr-HR"/>
        </w:rPr>
        <w:t>domene potrebno je dostaviti sljedeću dodatnu dokumentaciju:</w:t>
      </w:r>
    </w:p>
    <w:p w:rsidR="00212229" w:rsidRPr="006C06AD" w:rsidRDefault="0046315A" w:rsidP="00FA1393">
      <w:pPr>
        <w:numPr>
          <w:ilvl w:val="0"/>
          <w:numId w:val="9"/>
        </w:numPr>
        <w:tabs>
          <w:tab w:val="left" w:pos="851"/>
        </w:tabs>
        <w:ind w:left="851" w:right="284" w:hanging="284"/>
        <w:rPr>
          <w:sz w:val="19"/>
          <w:szCs w:val="19"/>
          <w:lang w:val="hr-HR"/>
        </w:rPr>
      </w:pPr>
      <w:r w:rsidRPr="006C06AD">
        <w:rPr>
          <w:b/>
          <w:sz w:val="19"/>
          <w:szCs w:val="19"/>
          <w:lang w:val="hr-HR"/>
        </w:rPr>
        <w:t>za pravne osobe</w:t>
      </w:r>
      <w:r w:rsidRPr="006C06AD">
        <w:rPr>
          <w:sz w:val="19"/>
          <w:szCs w:val="19"/>
          <w:lang w:val="hr-HR"/>
        </w:rPr>
        <w:t xml:space="preserve">: </w:t>
      </w:r>
      <w:r w:rsidR="00BE4218" w:rsidRPr="006C06AD">
        <w:rPr>
          <w:sz w:val="19"/>
          <w:szCs w:val="19"/>
          <w:lang w:val="hr-HR"/>
        </w:rPr>
        <w:t>presliku službenog</w:t>
      </w:r>
      <w:r w:rsidR="00212229" w:rsidRPr="006C06AD">
        <w:rPr>
          <w:sz w:val="19"/>
          <w:szCs w:val="19"/>
          <w:lang w:val="hr-HR"/>
        </w:rPr>
        <w:t xml:space="preserve"> dokument</w:t>
      </w:r>
      <w:r w:rsidR="00BE4218" w:rsidRPr="006C06AD">
        <w:rPr>
          <w:sz w:val="19"/>
          <w:szCs w:val="19"/>
          <w:lang w:val="hr-HR"/>
        </w:rPr>
        <w:t>a</w:t>
      </w:r>
      <w:r w:rsidR="00212229" w:rsidRPr="006C06AD">
        <w:rPr>
          <w:sz w:val="19"/>
          <w:szCs w:val="19"/>
          <w:lang w:val="hr-HR"/>
        </w:rPr>
        <w:t>, izdan</w:t>
      </w:r>
      <w:r w:rsidR="00BE4218" w:rsidRPr="006C06AD">
        <w:rPr>
          <w:sz w:val="19"/>
          <w:szCs w:val="19"/>
          <w:lang w:val="hr-HR"/>
        </w:rPr>
        <w:t>og</w:t>
      </w:r>
      <w:r w:rsidR="00212229" w:rsidRPr="006C06AD">
        <w:rPr>
          <w:sz w:val="19"/>
          <w:szCs w:val="19"/>
          <w:lang w:val="hr-HR"/>
        </w:rPr>
        <w:t xml:space="preserve"> od strane državnog tijela </w:t>
      </w:r>
      <w:r w:rsidRPr="006C06AD">
        <w:rPr>
          <w:sz w:val="19"/>
          <w:szCs w:val="19"/>
          <w:lang w:val="hr-HR"/>
        </w:rPr>
        <w:t>RH</w:t>
      </w:r>
      <w:r w:rsidR="00212229" w:rsidRPr="006C06AD">
        <w:rPr>
          <w:sz w:val="19"/>
          <w:szCs w:val="19"/>
          <w:lang w:val="hr-HR"/>
        </w:rPr>
        <w:t xml:space="preserve">, kojim se dokazuje da je podnositelj </w:t>
      </w:r>
      <w:r w:rsidR="00B23305" w:rsidRPr="006C06AD">
        <w:rPr>
          <w:sz w:val="19"/>
          <w:szCs w:val="19"/>
          <w:lang w:val="hr-HR"/>
        </w:rPr>
        <w:t>z</w:t>
      </w:r>
      <w:r w:rsidR="00212229" w:rsidRPr="006C06AD">
        <w:rPr>
          <w:sz w:val="19"/>
          <w:szCs w:val="19"/>
          <w:lang w:val="hr-HR"/>
        </w:rPr>
        <w:t xml:space="preserve">ahtjeva upisan </w:t>
      </w:r>
      <w:r w:rsidRPr="006C06AD">
        <w:rPr>
          <w:sz w:val="19"/>
          <w:szCs w:val="19"/>
          <w:lang w:val="hr-HR"/>
        </w:rPr>
        <w:t xml:space="preserve">u registar koji to tijelo vodi </w:t>
      </w:r>
      <w:r w:rsidR="00212229" w:rsidRPr="006C06AD">
        <w:rPr>
          <w:sz w:val="19"/>
          <w:szCs w:val="19"/>
          <w:lang w:val="hr-HR"/>
        </w:rPr>
        <w:t xml:space="preserve"> </w:t>
      </w:r>
      <w:r w:rsidR="00EE6E8C" w:rsidRPr="006C06AD">
        <w:rPr>
          <w:sz w:val="19"/>
          <w:szCs w:val="19"/>
          <w:lang w:val="hr-HR"/>
        </w:rPr>
        <w:t xml:space="preserve">(popis registara: </w:t>
      </w:r>
      <w:hyperlink r:id="rId14" w:history="1">
        <w:r w:rsidR="00EE6E8C" w:rsidRPr="006C06AD">
          <w:rPr>
            <w:rStyle w:val="Hyperlink"/>
            <w:sz w:val="19"/>
            <w:szCs w:val="19"/>
            <w:lang w:val="hr-HR"/>
          </w:rPr>
          <w:t>http://www.dns.hr/JD-registri/index.html</w:t>
        </w:r>
      </w:hyperlink>
      <w:r w:rsidR="00EE6E8C" w:rsidRPr="006C06AD">
        <w:rPr>
          <w:sz w:val="19"/>
          <w:szCs w:val="19"/>
          <w:lang w:val="hr-HR"/>
        </w:rPr>
        <w:t xml:space="preserve"> )</w:t>
      </w:r>
    </w:p>
    <w:p w:rsidR="00212229" w:rsidRPr="006C06AD" w:rsidRDefault="0046315A" w:rsidP="00FA1393">
      <w:pPr>
        <w:numPr>
          <w:ilvl w:val="0"/>
          <w:numId w:val="9"/>
        </w:numPr>
        <w:tabs>
          <w:tab w:val="left" w:pos="851"/>
        </w:tabs>
        <w:spacing w:after="60"/>
        <w:ind w:left="851" w:right="284" w:hanging="284"/>
        <w:rPr>
          <w:sz w:val="19"/>
          <w:szCs w:val="19"/>
          <w:lang w:val="hr-HR"/>
        </w:rPr>
      </w:pPr>
      <w:r w:rsidRPr="006C06AD">
        <w:rPr>
          <w:b/>
          <w:sz w:val="19"/>
          <w:szCs w:val="19"/>
          <w:lang w:val="hr-HR"/>
        </w:rPr>
        <w:t>za fizičke osobe koje obavljaju samostanu djelatnost</w:t>
      </w:r>
      <w:r w:rsidRPr="006C06AD">
        <w:rPr>
          <w:sz w:val="19"/>
          <w:szCs w:val="19"/>
          <w:lang w:val="hr-HR"/>
        </w:rPr>
        <w:t xml:space="preserve">: </w:t>
      </w:r>
      <w:r w:rsidR="00BE4218" w:rsidRPr="006C06AD">
        <w:rPr>
          <w:sz w:val="19"/>
          <w:szCs w:val="19"/>
          <w:lang w:val="hr-HR"/>
        </w:rPr>
        <w:t>presliku službenog dokumenta</w:t>
      </w:r>
      <w:r w:rsidR="00212229" w:rsidRPr="006C06AD">
        <w:rPr>
          <w:sz w:val="19"/>
          <w:szCs w:val="19"/>
          <w:lang w:val="hr-HR"/>
        </w:rPr>
        <w:t>, izdan</w:t>
      </w:r>
      <w:r w:rsidR="00BE4218" w:rsidRPr="006C06AD">
        <w:rPr>
          <w:sz w:val="19"/>
          <w:szCs w:val="19"/>
          <w:lang w:val="hr-HR"/>
        </w:rPr>
        <w:t>og</w:t>
      </w:r>
      <w:r w:rsidR="00212229" w:rsidRPr="006C06AD">
        <w:rPr>
          <w:sz w:val="19"/>
          <w:szCs w:val="19"/>
          <w:lang w:val="hr-HR"/>
        </w:rPr>
        <w:t xml:space="preserve"> od strane tijela lokalne uprave i samouprave, kojim</w:t>
      </w:r>
      <w:r w:rsidR="00B23305" w:rsidRPr="006C06AD">
        <w:rPr>
          <w:sz w:val="19"/>
          <w:szCs w:val="19"/>
          <w:lang w:val="hr-HR"/>
        </w:rPr>
        <w:t xml:space="preserve"> se dokazuje da je podnositelj z</w:t>
      </w:r>
      <w:r w:rsidR="00212229" w:rsidRPr="006C06AD">
        <w:rPr>
          <w:sz w:val="19"/>
          <w:szCs w:val="19"/>
          <w:lang w:val="hr-HR"/>
        </w:rPr>
        <w:t xml:space="preserve">ahtjeva upisan </w:t>
      </w:r>
      <w:r w:rsidRPr="006C06AD">
        <w:rPr>
          <w:sz w:val="19"/>
          <w:szCs w:val="19"/>
          <w:lang w:val="hr-HR"/>
        </w:rPr>
        <w:t>u registar koji to tijelo vodi</w:t>
      </w:r>
      <w:r w:rsidR="00212229" w:rsidRPr="006C06AD">
        <w:rPr>
          <w:sz w:val="19"/>
          <w:szCs w:val="19"/>
          <w:lang w:val="hr-HR"/>
        </w:rPr>
        <w:t xml:space="preserve"> </w:t>
      </w:r>
      <w:r w:rsidR="00EE6E8C" w:rsidRPr="006C06AD">
        <w:rPr>
          <w:sz w:val="19"/>
          <w:szCs w:val="19"/>
          <w:lang w:val="hr-HR"/>
        </w:rPr>
        <w:t xml:space="preserve">(popis registara: </w:t>
      </w:r>
      <w:hyperlink r:id="rId15" w:history="1">
        <w:r w:rsidR="00EE6E8C" w:rsidRPr="006C06AD">
          <w:rPr>
            <w:rStyle w:val="Hyperlink"/>
            <w:sz w:val="19"/>
            <w:szCs w:val="19"/>
            <w:lang w:val="hr-HR"/>
          </w:rPr>
          <w:t>http://www.dns.hr/LS-registri/index.html</w:t>
        </w:r>
      </w:hyperlink>
      <w:r w:rsidR="00EE6E8C" w:rsidRPr="006C06AD">
        <w:rPr>
          <w:sz w:val="19"/>
          <w:szCs w:val="19"/>
          <w:lang w:val="hr-HR"/>
        </w:rPr>
        <w:t xml:space="preserve"> )</w:t>
      </w:r>
    </w:p>
    <w:p w:rsidR="00240DD3" w:rsidRPr="006C06AD" w:rsidRDefault="00240DD3" w:rsidP="00312357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DNS služba odluč</w:t>
      </w:r>
      <w:r w:rsidR="00424596" w:rsidRPr="006C06AD">
        <w:rPr>
          <w:sz w:val="19"/>
          <w:szCs w:val="19"/>
          <w:lang w:val="hr-HR"/>
        </w:rPr>
        <w:t>uje samo o potpunim zahtjevim</w:t>
      </w:r>
      <w:r w:rsidR="004019C7" w:rsidRPr="006C06AD">
        <w:rPr>
          <w:sz w:val="19"/>
          <w:szCs w:val="19"/>
          <w:lang w:val="hr-HR"/>
        </w:rPr>
        <w:t>a</w:t>
      </w:r>
      <w:r w:rsidR="00424596" w:rsidRPr="006C06AD">
        <w:rPr>
          <w:sz w:val="19"/>
          <w:szCs w:val="19"/>
          <w:lang w:val="hr-HR"/>
        </w:rPr>
        <w:t>. Nepotpunim z</w:t>
      </w:r>
      <w:r w:rsidR="004019C7" w:rsidRPr="006C06AD">
        <w:rPr>
          <w:sz w:val="19"/>
          <w:szCs w:val="19"/>
          <w:lang w:val="hr-HR"/>
        </w:rPr>
        <w:t>ahtjevom će se smatrati zahtjev na kojem</w:t>
      </w:r>
      <w:r w:rsidR="00424596" w:rsidRPr="006C06AD">
        <w:rPr>
          <w:sz w:val="19"/>
          <w:szCs w:val="19"/>
          <w:lang w:val="hr-HR"/>
        </w:rPr>
        <w:t xml:space="preserve"> </w:t>
      </w:r>
      <w:r w:rsidR="004019C7" w:rsidRPr="006C06AD">
        <w:rPr>
          <w:sz w:val="19"/>
          <w:szCs w:val="19"/>
          <w:lang w:val="hr-HR"/>
        </w:rPr>
        <w:t xml:space="preserve"> </w:t>
      </w:r>
      <w:r w:rsidR="00424596" w:rsidRPr="006C06AD">
        <w:rPr>
          <w:sz w:val="19"/>
          <w:szCs w:val="19"/>
          <w:lang w:val="hr-HR"/>
        </w:rPr>
        <w:t>nisu ispunjeni traženi podaci</w:t>
      </w:r>
      <w:r w:rsidR="006C7C7A" w:rsidRPr="006C06AD">
        <w:rPr>
          <w:sz w:val="19"/>
          <w:szCs w:val="19"/>
          <w:lang w:val="hr-HR"/>
        </w:rPr>
        <w:t>,</w:t>
      </w:r>
      <w:r w:rsidR="00424596" w:rsidRPr="006C06AD">
        <w:rPr>
          <w:sz w:val="19"/>
          <w:szCs w:val="19"/>
          <w:lang w:val="hr-HR"/>
        </w:rPr>
        <w:t xml:space="preserve"> </w:t>
      </w:r>
      <w:r w:rsidR="00FC32EE" w:rsidRPr="006C06AD">
        <w:rPr>
          <w:sz w:val="19"/>
          <w:szCs w:val="19"/>
          <w:lang w:val="hr-HR"/>
        </w:rPr>
        <w:t xml:space="preserve"> kao i</w:t>
      </w:r>
      <w:r w:rsidR="004019C7" w:rsidRPr="006C06AD">
        <w:rPr>
          <w:sz w:val="19"/>
          <w:szCs w:val="19"/>
          <w:lang w:val="hr-HR"/>
        </w:rPr>
        <w:t xml:space="preserve"> zahtjev uz koji</w:t>
      </w:r>
      <w:r w:rsidR="00667A07" w:rsidRPr="006C06AD">
        <w:rPr>
          <w:sz w:val="19"/>
          <w:szCs w:val="19"/>
          <w:lang w:val="hr-HR"/>
        </w:rPr>
        <w:t xml:space="preserve"> nije priložena dodatna dokumentacija</w:t>
      </w:r>
      <w:r w:rsidR="00FC32EE" w:rsidRPr="006C06AD">
        <w:rPr>
          <w:sz w:val="19"/>
          <w:szCs w:val="19"/>
          <w:lang w:val="hr-HR"/>
        </w:rPr>
        <w:t>.</w:t>
      </w:r>
    </w:p>
    <w:p w:rsidR="00FB0AF6" w:rsidRPr="006C06AD" w:rsidRDefault="008404C3" w:rsidP="00DF4860">
      <w:pPr>
        <w:numPr>
          <w:ilvl w:val="0"/>
          <w:numId w:val="1"/>
        </w:numPr>
        <w:tabs>
          <w:tab w:val="clear" w:pos="360"/>
          <w:tab w:val="left" w:pos="567"/>
        </w:tabs>
        <w:ind w:left="568" w:right="284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Naziv domene mora biti u skladu s odredbama Pravilnika:</w:t>
      </w:r>
    </w:p>
    <w:p w:rsidR="00FB0AF6" w:rsidRPr="006C06AD" w:rsidRDefault="004019C7" w:rsidP="00FA1393">
      <w:pPr>
        <w:numPr>
          <w:ilvl w:val="0"/>
          <w:numId w:val="10"/>
        </w:numPr>
        <w:tabs>
          <w:tab w:val="left" w:pos="851"/>
        </w:tabs>
        <w:ind w:left="709" w:right="141" w:hanging="142"/>
        <w:rPr>
          <w:sz w:val="19"/>
          <w:szCs w:val="19"/>
          <w:lang w:val="hr-HR"/>
        </w:rPr>
      </w:pPr>
      <w:r w:rsidRPr="006C06AD">
        <w:rPr>
          <w:b/>
          <w:sz w:val="19"/>
          <w:szCs w:val="19"/>
          <w:lang w:val="hr-HR"/>
        </w:rPr>
        <w:t>z</w:t>
      </w:r>
      <w:r w:rsidR="008404C3" w:rsidRPr="006C06AD">
        <w:rPr>
          <w:b/>
          <w:sz w:val="19"/>
          <w:szCs w:val="19"/>
          <w:lang w:val="hr-HR"/>
        </w:rPr>
        <w:t>a pravne osobe</w:t>
      </w:r>
      <w:r w:rsidR="00DF4860" w:rsidRPr="006C06AD">
        <w:rPr>
          <w:b/>
          <w:sz w:val="19"/>
          <w:szCs w:val="19"/>
          <w:lang w:val="hr-HR"/>
        </w:rPr>
        <w:t xml:space="preserve"> </w:t>
      </w:r>
      <w:r w:rsidR="00DF4860" w:rsidRPr="006C06AD">
        <w:rPr>
          <w:sz w:val="19"/>
          <w:szCs w:val="19"/>
          <w:lang w:val="hr-HR"/>
        </w:rPr>
        <w:t>(Članak 19)</w:t>
      </w:r>
      <w:r w:rsidR="008404C3" w:rsidRPr="006C06AD">
        <w:rPr>
          <w:sz w:val="19"/>
          <w:szCs w:val="19"/>
          <w:lang w:val="hr-HR"/>
        </w:rPr>
        <w:t xml:space="preserve">: </w:t>
      </w:r>
      <w:r w:rsidRPr="006C06AD">
        <w:rPr>
          <w:sz w:val="19"/>
          <w:szCs w:val="19"/>
          <w:lang w:val="hr-HR"/>
        </w:rPr>
        <w:t>n</w:t>
      </w:r>
      <w:r w:rsidR="008404C3" w:rsidRPr="006C06AD">
        <w:rPr>
          <w:sz w:val="19"/>
          <w:szCs w:val="19"/>
          <w:lang w:val="hr-HR"/>
        </w:rPr>
        <w:t xml:space="preserve">aziv domene mora sadržavati registrirano ime ili registriranu kraticu </w:t>
      </w:r>
      <w:r w:rsidR="00FB0AF6" w:rsidRPr="006C06AD">
        <w:rPr>
          <w:sz w:val="19"/>
          <w:szCs w:val="19"/>
          <w:lang w:val="hr-HR"/>
        </w:rPr>
        <w:t>imena pravne osobe</w:t>
      </w:r>
    </w:p>
    <w:p w:rsidR="008404C3" w:rsidRPr="006C06AD" w:rsidRDefault="004019C7" w:rsidP="00FA1393">
      <w:pPr>
        <w:numPr>
          <w:ilvl w:val="0"/>
          <w:numId w:val="10"/>
        </w:numPr>
        <w:tabs>
          <w:tab w:val="left" w:pos="851"/>
        </w:tabs>
        <w:spacing w:after="60"/>
        <w:ind w:left="851" w:right="284" w:hanging="284"/>
        <w:rPr>
          <w:sz w:val="19"/>
          <w:szCs w:val="19"/>
          <w:lang w:val="hr-HR"/>
        </w:rPr>
      </w:pPr>
      <w:r w:rsidRPr="006C06AD">
        <w:rPr>
          <w:b/>
          <w:sz w:val="19"/>
          <w:szCs w:val="19"/>
          <w:lang w:val="hr-HR"/>
        </w:rPr>
        <w:t>z</w:t>
      </w:r>
      <w:r w:rsidR="008404C3" w:rsidRPr="006C06AD">
        <w:rPr>
          <w:b/>
          <w:sz w:val="19"/>
          <w:szCs w:val="19"/>
          <w:lang w:val="hr-HR"/>
        </w:rPr>
        <w:t>a fizičke osobe koje obavljaju samostalnu djelatnost</w:t>
      </w:r>
      <w:r w:rsidR="00DF4860" w:rsidRPr="006C06AD">
        <w:rPr>
          <w:b/>
          <w:sz w:val="19"/>
          <w:szCs w:val="19"/>
          <w:lang w:val="hr-HR"/>
        </w:rPr>
        <w:t xml:space="preserve"> </w:t>
      </w:r>
      <w:r w:rsidR="00DF4860" w:rsidRPr="006C06AD">
        <w:rPr>
          <w:sz w:val="19"/>
          <w:szCs w:val="19"/>
          <w:lang w:val="hr-HR"/>
        </w:rPr>
        <w:t>(Članak 20)</w:t>
      </w:r>
      <w:r w:rsidR="008404C3" w:rsidRPr="006C06AD">
        <w:rPr>
          <w:sz w:val="19"/>
          <w:szCs w:val="19"/>
          <w:lang w:val="hr-HR"/>
        </w:rPr>
        <w:t xml:space="preserve">: </w:t>
      </w:r>
      <w:r w:rsidRPr="006C06AD">
        <w:rPr>
          <w:sz w:val="19"/>
          <w:szCs w:val="19"/>
          <w:lang w:val="hr-HR"/>
        </w:rPr>
        <w:t>n</w:t>
      </w:r>
      <w:r w:rsidR="008404C3" w:rsidRPr="006C06AD">
        <w:rPr>
          <w:sz w:val="19"/>
          <w:szCs w:val="19"/>
          <w:lang w:val="hr-HR"/>
        </w:rPr>
        <w:t>aziv domene mora sadržavati naziv samostalne djelatnosti i ime i prezime ili dio imena i prezimena vlasnika ili nazna</w:t>
      </w:r>
      <w:r w:rsidR="00DF4860" w:rsidRPr="006C06AD">
        <w:rPr>
          <w:sz w:val="19"/>
          <w:szCs w:val="19"/>
          <w:lang w:val="hr-HR"/>
        </w:rPr>
        <w:t>ku vrste samostalne djelatnosti.</w:t>
      </w:r>
    </w:p>
    <w:p w:rsidR="008404C3" w:rsidRPr="006C06AD" w:rsidRDefault="008404C3" w:rsidP="00312357">
      <w:pPr>
        <w:pStyle w:val="Default"/>
        <w:numPr>
          <w:ilvl w:val="0"/>
          <w:numId w:val="1"/>
        </w:numPr>
        <w:tabs>
          <w:tab w:val="clear" w:pos="360"/>
          <w:tab w:val="left" w:pos="567"/>
        </w:tabs>
        <w:autoSpaceDE/>
        <w:autoSpaceDN/>
        <w:adjustRightInd/>
        <w:spacing w:after="60"/>
        <w:ind w:left="568" w:right="283" w:hanging="284"/>
        <w:rPr>
          <w:sz w:val="19"/>
          <w:szCs w:val="19"/>
        </w:rPr>
      </w:pPr>
      <w:r w:rsidRPr="006C06AD">
        <w:rPr>
          <w:sz w:val="19"/>
          <w:szCs w:val="19"/>
        </w:rPr>
        <w:t xml:space="preserve">Kao odgovorna osoba podnositelja zahtjeva navodi se osoba ovlaštena za zastupanje pravne osobe ili vlasnik registrirane samostalne djelatnosti (vidljivo iz Rješenja o registraciji iz odgovarajućeg </w:t>
      </w:r>
      <w:r w:rsidR="004019C7" w:rsidRPr="006C06AD">
        <w:rPr>
          <w:sz w:val="19"/>
          <w:szCs w:val="19"/>
        </w:rPr>
        <w:t xml:space="preserve"> </w:t>
      </w:r>
      <w:r w:rsidRPr="006C06AD">
        <w:rPr>
          <w:sz w:val="19"/>
          <w:szCs w:val="19"/>
        </w:rPr>
        <w:t xml:space="preserve">registra). </w:t>
      </w:r>
    </w:p>
    <w:p w:rsidR="008404C3" w:rsidRPr="006C06AD" w:rsidRDefault="008404C3" w:rsidP="00312357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Rješenja o registraciji domene DNS služba dostavlja elektroničkom poštom, osim u slučajevima kada korisnik domene zatraži  drugačiji način dostavljanja Rješenja (pismovnom </w:t>
      </w:r>
      <w:r w:rsidR="00B23305" w:rsidRPr="006C06AD">
        <w:rPr>
          <w:sz w:val="19"/>
          <w:szCs w:val="19"/>
          <w:lang w:val="hr-HR"/>
        </w:rPr>
        <w:t xml:space="preserve"> </w:t>
      </w:r>
      <w:r w:rsidRPr="006C06AD">
        <w:rPr>
          <w:sz w:val="19"/>
          <w:szCs w:val="19"/>
          <w:lang w:val="hr-HR"/>
        </w:rPr>
        <w:t>pošiljkom, faxom).</w:t>
      </w:r>
    </w:p>
    <w:p w:rsidR="008404C3" w:rsidRPr="006C06AD" w:rsidRDefault="00B23305" w:rsidP="00312357">
      <w:pPr>
        <w:numPr>
          <w:ilvl w:val="0"/>
          <w:numId w:val="1"/>
        </w:numPr>
        <w:tabs>
          <w:tab w:val="clear" w:pos="360"/>
          <w:tab w:val="left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Podnositelj z</w:t>
      </w:r>
      <w:r w:rsidR="008404C3" w:rsidRPr="006C06AD">
        <w:rPr>
          <w:sz w:val="19"/>
          <w:szCs w:val="19"/>
          <w:lang w:val="hr-HR"/>
        </w:rPr>
        <w:t xml:space="preserve">ahtjeva, u slučaju donošenja Rješenja o registraciji domene, </w:t>
      </w:r>
      <w:r w:rsidRPr="006C06AD">
        <w:rPr>
          <w:sz w:val="19"/>
          <w:szCs w:val="19"/>
          <w:lang w:val="hr-HR"/>
        </w:rPr>
        <w:t>kao korisnik domene</w:t>
      </w:r>
      <w:r w:rsidR="00DB520A" w:rsidRPr="006C06AD">
        <w:rPr>
          <w:sz w:val="19"/>
          <w:szCs w:val="19"/>
          <w:lang w:val="hr-HR"/>
        </w:rPr>
        <w:t xml:space="preserve"> stječe sva prava te preuzima sve oba</w:t>
      </w:r>
      <w:r w:rsidR="008404C3" w:rsidRPr="006C06AD">
        <w:rPr>
          <w:sz w:val="19"/>
          <w:szCs w:val="19"/>
          <w:lang w:val="hr-HR"/>
        </w:rPr>
        <w:t xml:space="preserve">veze prema CARNetu i trećim stranama, a u skladu s </w:t>
      </w:r>
      <w:r w:rsidR="008404C3" w:rsidRPr="006C06AD">
        <w:rPr>
          <w:i/>
          <w:sz w:val="19"/>
          <w:szCs w:val="19"/>
          <w:lang w:val="hr-HR"/>
        </w:rPr>
        <w:t>Pravilnikom o ustrojstvu i upravljanju vršnom nacionalnom internetskom domenom</w:t>
      </w:r>
      <w:r w:rsidR="008404C3" w:rsidRPr="006C06AD">
        <w:rPr>
          <w:sz w:val="19"/>
          <w:szCs w:val="19"/>
          <w:lang w:val="hr-HR"/>
        </w:rPr>
        <w:t>.</w:t>
      </w:r>
    </w:p>
    <w:p w:rsidR="00DB520A" w:rsidRPr="006C06AD" w:rsidRDefault="00B23305" w:rsidP="00DB520A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 </w:t>
      </w:r>
      <w:r w:rsidR="00DB520A" w:rsidRPr="006C06AD">
        <w:rPr>
          <w:sz w:val="19"/>
          <w:szCs w:val="19"/>
          <w:lang w:val="hr-HR"/>
        </w:rPr>
        <w:t>Zahtjevom za promjenom  podataka podnositelj potvrđuje postojanje korisnika domene.</w:t>
      </w:r>
    </w:p>
    <w:p w:rsidR="00DB520A" w:rsidRPr="006C06AD" w:rsidRDefault="00DB520A" w:rsidP="00B23305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Pravo na korištenje domene prestaje kada korisnik prestane postojati. Domene korisnika koji su prestali postojati CARNet je ovlašten brisati.</w:t>
      </w:r>
    </w:p>
    <w:p w:rsidR="00336E70" w:rsidRPr="006C06AD" w:rsidRDefault="001E6132" w:rsidP="00B23305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Radi usklađivanja imena domene s odredbama važećeg Pravilnika korisnik može zatražiti brisanje ili transfer domene registrirane prema starom Pravilniku i registraciju nove besplatne domene.  </w:t>
      </w:r>
      <w:r w:rsidR="00336E70" w:rsidRPr="006C06AD">
        <w:rPr>
          <w:sz w:val="19"/>
          <w:szCs w:val="19"/>
          <w:lang w:val="hr-HR"/>
        </w:rPr>
        <w:t>Kada korisnik traži brisanje postojeće i registraciju nove domene</w:t>
      </w:r>
      <w:r w:rsidR="001632DB" w:rsidRPr="006C06AD">
        <w:rPr>
          <w:sz w:val="19"/>
          <w:szCs w:val="19"/>
          <w:lang w:val="hr-HR"/>
        </w:rPr>
        <w:t>,</w:t>
      </w:r>
      <w:r w:rsidR="00336E70" w:rsidRPr="006C06AD">
        <w:rPr>
          <w:sz w:val="19"/>
          <w:szCs w:val="19"/>
          <w:lang w:val="hr-HR"/>
        </w:rPr>
        <w:t xml:space="preserve"> na obrascu  upisuje oznaku </w:t>
      </w:r>
      <w:r w:rsidR="003E6CA3" w:rsidRPr="006C06AD">
        <w:rPr>
          <w:sz w:val="19"/>
          <w:szCs w:val="19"/>
          <w:lang w:val="hr-HR"/>
        </w:rPr>
        <w:t>X</w:t>
      </w:r>
      <w:r w:rsidR="00336E70" w:rsidRPr="006C06AD">
        <w:rPr>
          <w:sz w:val="19"/>
          <w:szCs w:val="19"/>
          <w:lang w:val="hr-HR"/>
        </w:rPr>
        <w:t xml:space="preserve"> u rubrike Traži se: </w:t>
      </w:r>
      <w:r w:rsidR="001632DB" w:rsidRPr="006C06AD">
        <w:rPr>
          <w:b/>
          <w:sz w:val="19"/>
          <w:szCs w:val="19"/>
          <w:lang w:val="hr-HR"/>
        </w:rPr>
        <w:sym w:font="Wingdings" w:char="F0EF"/>
      </w:r>
      <w:r w:rsidR="001632DB" w:rsidRPr="006C06AD">
        <w:rPr>
          <w:sz w:val="19"/>
          <w:szCs w:val="19"/>
          <w:lang w:val="hr-HR"/>
        </w:rPr>
        <w:t>R – registracija</w:t>
      </w:r>
      <w:r w:rsidR="001632DB" w:rsidRPr="006C06AD">
        <w:rPr>
          <w:b/>
          <w:sz w:val="19"/>
          <w:szCs w:val="19"/>
          <w:lang w:val="hr-HR"/>
        </w:rPr>
        <w:t xml:space="preserve"> i </w:t>
      </w:r>
      <w:r w:rsidR="003E6CA3" w:rsidRPr="006C06AD">
        <w:rPr>
          <w:b/>
          <w:sz w:val="19"/>
          <w:szCs w:val="19"/>
          <w:lang w:val="hr-HR"/>
        </w:rPr>
        <w:sym w:font="Wingdings" w:char="F0EF"/>
      </w:r>
      <w:r w:rsidR="001632DB" w:rsidRPr="006C06AD">
        <w:rPr>
          <w:sz w:val="19"/>
          <w:szCs w:val="19"/>
          <w:lang w:val="hr-HR"/>
        </w:rPr>
        <w:t>B – brisanje domene</w:t>
      </w:r>
      <w:r w:rsidR="00336E70" w:rsidRPr="006C06AD">
        <w:rPr>
          <w:sz w:val="19"/>
          <w:szCs w:val="19"/>
          <w:lang w:val="hr-HR"/>
        </w:rPr>
        <w:t>. U slučaju kada traži transfer postojeće i registraciju nove domene</w:t>
      </w:r>
      <w:r w:rsidR="003E6CA3" w:rsidRPr="006C06AD">
        <w:rPr>
          <w:sz w:val="19"/>
          <w:szCs w:val="19"/>
          <w:lang w:val="hr-HR"/>
        </w:rPr>
        <w:t>,</w:t>
      </w:r>
      <w:r w:rsidR="00336E70" w:rsidRPr="006C06AD">
        <w:rPr>
          <w:sz w:val="19"/>
          <w:szCs w:val="19"/>
          <w:lang w:val="hr-HR"/>
        </w:rPr>
        <w:t xml:space="preserve"> upisuje</w:t>
      </w:r>
      <w:r w:rsidR="003E6CA3" w:rsidRPr="006C06AD">
        <w:rPr>
          <w:sz w:val="19"/>
          <w:szCs w:val="19"/>
          <w:lang w:val="hr-HR"/>
        </w:rPr>
        <w:t xml:space="preserve"> oznaku X</w:t>
      </w:r>
      <w:r w:rsidR="00336E70" w:rsidRPr="006C06AD">
        <w:rPr>
          <w:sz w:val="19"/>
          <w:szCs w:val="19"/>
          <w:lang w:val="hr-HR"/>
        </w:rPr>
        <w:t xml:space="preserve"> u rubrike Traži se: </w:t>
      </w:r>
      <w:r w:rsidR="001632DB" w:rsidRPr="006C06AD">
        <w:rPr>
          <w:b/>
          <w:sz w:val="19"/>
          <w:szCs w:val="19"/>
          <w:lang w:val="hr-HR"/>
        </w:rPr>
        <w:sym w:font="Wingdings" w:char="F0EF"/>
      </w:r>
      <w:r w:rsidR="001632DB" w:rsidRPr="006C06AD">
        <w:rPr>
          <w:sz w:val="19"/>
          <w:szCs w:val="19"/>
          <w:lang w:val="hr-HR"/>
        </w:rPr>
        <w:t>R – registracija</w:t>
      </w:r>
      <w:r w:rsidR="001632DB" w:rsidRPr="006C06AD">
        <w:rPr>
          <w:b/>
          <w:sz w:val="19"/>
          <w:szCs w:val="19"/>
          <w:lang w:val="hr-HR"/>
        </w:rPr>
        <w:t xml:space="preserve"> i </w:t>
      </w:r>
      <w:r w:rsidR="003E6CA3" w:rsidRPr="006C06AD">
        <w:rPr>
          <w:b/>
          <w:sz w:val="19"/>
          <w:szCs w:val="19"/>
          <w:lang w:val="hr-HR"/>
        </w:rPr>
        <w:sym w:font="Wingdings" w:char="F0EF"/>
      </w:r>
      <w:r w:rsidR="00336E70" w:rsidRPr="006C06AD">
        <w:rPr>
          <w:sz w:val="19"/>
          <w:szCs w:val="19"/>
          <w:lang w:val="hr-HR"/>
        </w:rPr>
        <w:t xml:space="preserve">T – transfer domene. U oba slučaja upisuje naziv domene </w:t>
      </w:r>
      <w:r w:rsidR="003E6CA3" w:rsidRPr="006C06AD">
        <w:rPr>
          <w:sz w:val="19"/>
          <w:szCs w:val="19"/>
          <w:lang w:val="hr-HR"/>
        </w:rPr>
        <w:t xml:space="preserve">koju želi registrirati u skladu s vežećim Pravilnikom </w:t>
      </w:r>
      <w:r w:rsidR="00336E70" w:rsidRPr="006C06AD">
        <w:rPr>
          <w:sz w:val="19"/>
          <w:szCs w:val="19"/>
          <w:lang w:val="hr-HR"/>
        </w:rPr>
        <w:t>i naziv stare domene tj. postojeće domene za koju se traži brisanje ili transfer.</w:t>
      </w:r>
    </w:p>
    <w:p w:rsidR="00EE6E8C" w:rsidRPr="006C06AD" w:rsidRDefault="00265912" w:rsidP="00B23305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>Za transfer domene korisnik treba odabrati registrara s popisa</w:t>
      </w:r>
      <w:r w:rsidR="00DF4860" w:rsidRPr="006C06AD">
        <w:rPr>
          <w:sz w:val="19"/>
          <w:szCs w:val="19"/>
          <w:lang w:val="hr-HR"/>
        </w:rPr>
        <w:t xml:space="preserve"> ovlaštenih registrara:</w:t>
      </w:r>
      <w:r w:rsidRPr="006C06AD">
        <w:rPr>
          <w:sz w:val="19"/>
          <w:szCs w:val="19"/>
          <w:lang w:val="hr-HR"/>
        </w:rPr>
        <w:t xml:space="preserve"> </w:t>
      </w:r>
      <w:hyperlink r:id="rId16" w:history="1">
        <w:r w:rsidRPr="006C06AD">
          <w:rPr>
            <w:rStyle w:val="Hyperlink"/>
            <w:sz w:val="19"/>
            <w:szCs w:val="19"/>
            <w:lang w:val="hr-HR"/>
          </w:rPr>
          <w:t>http://www.carnet.hr/dns/administracija/registrari</w:t>
        </w:r>
      </w:hyperlink>
      <w:r w:rsidRPr="006C06AD">
        <w:rPr>
          <w:sz w:val="19"/>
          <w:szCs w:val="19"/>
          <w:lang w:val="hr-HR"/>
        </w:rPr>
        <w:t xml:space="preserve"> </w:t>
      </w:r>
      <w:r w:rsidR="00DF4860" w:rsidRPr="006C06AD">
        <w:rPr>
          <w:sz w:val="19"/>
          <w:szCs w:val="19"/>
          <w:lang w:val="hr-HR"/>
        </w:rPr>
        <w:t>ako želi</w:t>
      </w:r>
      <w:r w:rsidR="00DB520A" w:rsidRPr="006C06AD">
        <w:rPr>
          <w:sz w:val="19"/>
          <w:szCs w:val="19"/>
          <w:lang w:val="hr-HR"/>
        </w:rPr>
        <w:t xml:space="preserve"> domenu registrir</w:t>
      </w:r>
      <w:r w:rsidR="00DF4860" w:rsidRPr="006C06AD">
        <w:rPr>
          <w:sz w:val="19"/>
          <w:szCs w:val="19"/>
          <w:lang w:val="hr-HR"/>
        </w:rPr>
        <w:t>anu kao besplatnu i dalje koristiti</w:t>
      </w:r>
      <w:r w:rsidR="00DB520A" w:rsidRPr="006C06AD">
        <w:rPr>
          <w:sz w:val="19"/>
          <w:szCs w:val="19"/>
          <w:lang w:val="hr-HR"/>
        </w:rPr>
        <w:t xml:space="preserve"> kao naplatnu sekundarnu domenu.</w:t>
      </w:r>
      <w:r w:rsidR="00336E70" w:rsidRPr="006C06AD">
        <w:rPr>
          <w:sz w:val="19"/>
          <w:szCs w:val="19"/>
          <w:lang w:val="hr-HR"/>
        </w:rPr>
        <w:t xml:space="preserve"> </w:t>
      </w:r>
    </w:p>
    <w:p w:rsidR="004019C7" w:rsidRPr="006C06AD" w:rsidRDefault="004019C7" w:rsidP="00312357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  <w:lang w:val="hr-HR"/>
        </w:rPr>
        <w:t xml:space="preserve">Podnositelj </w:t>
      </w:r>
      <w:r w:rsidR="007C32B5" w:rsidRPr="006C06AD">
        <w:rPr>
          <w:sz w:val="19"/>
          <w:szCs w:val="19"/>
          <w:lang w:val="hr-HR"/>
        </w:rPr>
        <w:t>zahtjeva</w:t>
      </w:r>
      <w:r w:rsidRPr="006C06AD">
        <w:rPr>
          <w:sz w:val="19"/>
          <w:szCs w:val="19"/>
          <w:lang w:val="hr-HR"/>
        </w:rPr>
        <w:t xml:space="preserve"> treba izvršiti konfiguraciju osnovnog domenskog poslužitelja prije aktiviranja domene od strane </w:t>
      </w:r>
      <w:r w:rsidR="00312357" w:rsidRPr="006C06AD">
        <w:rPr>
          <w:sz w:val="19"/>
          <w:szCs w:val="19"/>
          <w:lang w:val="hr-HR"/>
        </w:rPr>
        <w:t>DNS službe</w:t>
      </w:r>
      <w:r w:rsidRPr="006C06AD">
        <w:rPr>
          <w:sz w:val="19"/>
          <w:szCs w:val="19"/>
          <w:lang w:val="hr-HR"/>
        </w:rPr>
        <w:t>,</w:t>
      </w:r>
      <w:r w:rsidR="007C32B5" w:rsidRPr="006C06AD">
        <w:rPr>
          <w:sz w:val="19"/>
          <w:szCs w:val="19"/>
          <w:lang w:val="hr-HR"/>
        </w:rPr>
        <w:t xml:space="preserve"> </w:t>
      </w:r>
      <w:r w:rsidR="00312357" w:rsidRPr="006C06AD">
        <w:rPr>
          <w:sz w:val="19"/>
          <w:szCs w:val="19"/>
          <w:lang w:val="hr-HR"/>
        </w:rPr>
        <w:t>kojoj se u svakom</w:t>
      </w:r>
      <w:r w:rsidR="007C32B5" w:rsidRPr="006C06AD">
        <w:rPr>
          <w:sz w:val="19"/>
          <w:szCs w:val="19"/>
          <w:lang w:val="hr-HR"/>
        </w:rPr>
        <w:t>e</w:t>
      </w:r>
      <w:r w:rsidR="00312357" w:rsidRPr="006C06AD">
        <w:rPr>
          <w:sz w:val="19"/>
          <w:szCs w:val="19"/>
          <w:lang w:val="hr-HR"/>
        </w:rPr>
        <w:t xml:space="preserve"> trenutku </w:t>
      </w:r>
      <w:r w:rsidRPr="006C06AD">
        <w:rPr>
          <w:sz w:val="19"/>
          <w:szCs w:val="19"/>
          <w:lang w:val="hr-HR"/>
        </w:rPr>
        <w:t>treba osigurati mogućnost provjere konfiguracije osnovnog domenskog poslužitelja.</w:t>
      </w:r>
    </w:p>
    <w:p w:rsidR="00240DD3" w:rsidRPr="006C06AD" w:rsidRDefault="004019C7" w:rsidP="00312357">
      <w:pPr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8" w:right="283" w:hanging="284"/>
        <w:rPr>
          <w:sz w:val="19"/>
          <w:szCs w:val="19"/>
          <w:lang w:val="hr-HR"/>
        </w:rPr>
      </w:pPr>
      <w:r w:rsidRPr="006C06AD">
        <w:rPr>
          <w:sz w:val="19"/>
          <w:szCs w:val="19"/>
        </w:rPr>
        <w:t>U</w:t>
      </w:r>
      <w:r w:rsidR="00240DD3" w:rsidRPr="006C06AD">
        <w:rPr>
          <w:sz w:val="19"/>
          <w:szCs w:val="19"/>
        </w:rPr>
        <w:t>pisom OIB-a</w:t>
      </w:r>
      <w:r w:rsidR="007C32B5" w:rsidRPr="006C06AD">
        <w:rPr>
          <w:sz w:val="19"/>
          <w:szCs w:val="19"/>
        </w:rPr>
        <w:t>,</w:t>
      </w:r>
      <w:r w:rsidR="00240DD3" w:rsidRPr="006C06AD">
        <w:rPr>
          <w:sz w:val="19"/>
          <w:szCs w:val="19"/>
        </w:rPr>
        <w:t xml:space="preserve"> daje se privola da se navedeni podatak prikuplja i dalje obrađuje isključivo za potrebe registracije</w:t>
      </w:r>
      <w:r w:rsidR="00DF4860" w:rsidRPr="006C06AD">
        <w:rPr>
          <w:sz w:val="19"/>
          <w:szCs w:val="19"/>
        </w:rPr>
        <w:t xml:space="preserve"> i administracije </w:t>
      </w:r>
      <w:r w:rsidR="00240DD3" w:rsidRPr="006C06AD">
        <w:rPr>
          <w:sz w:val="19"/>
          <w:szCs w:val="19"/>
        </w:rPr>
        <w:t xml:space="preserve"> domene</w:t>
      </w:r>
      <w:r w:rsidR="00DF4860" w:rsidRPr="006C06AD">
        <w:rPr>
          <w:sz w:val="19"/>
          <w:szCs w:val="19"/>
        </w:rPr>
        <w:t xml:space="preserve">. Ako se </w:t>
      </w:r>
      <w:r w:rsidR="00240DD3" w:rsidRPr="006C06AD">
        <w:rPr>
          <w:sz w:val="19"/>
          <w:szCs w:val="19"/>
        </w:rPr>
        <w:t xml:space="preserve">ne upiše OIB, zahtjev </w:t>
      </w:r>
      <w:r w:rsidR="00240DD3" w:rsidRPr="006C06AD">
        <w:rPr>
          <w:b/>
          <w:sz w:val="19"/>
          <w:szCs w:val="19"/>
        </w:rPr>
        <w:t>neće</w:t>
      </w:r>
      <w:r w:rsidR="00240DD3" w:rsidRPr="006C06AD">
        <w:rPr>
          <w:sz w:val="19"/>
          <w:szCs w:val="19"/>
        </w:rPr>
        <w:t xml:space="preserve"> biti obrađen. </w:t>
      </w:r>
    </w:p>
    <w:p w:rsidR="00DF4860" w:rsidRPr="006C06AD" w:rsidRDefault="006C7C7A" w:rsidP="00DF4860">
      <w:pPr>
        <w:numPr>
          <w:ilvl w:val="0"/>
          <w:numId w:val="1"/>
        </w:numPr>
        <w:tabs>
          <w:tab w:val="clear" w:pos="360"/>
          <w:tab w:val="num" w:pos="567"/>
        </w:tabs>
        <w:autoSpaceDE w:val="0"/>
        <w:autoSpaceDN w:val="0"/>
        <w:adjustRightInd w:val="0"/>
        <w:spacing w:after="60"/>
        <w:ind w:left="568" w:right="284" w:hanging="284"/>
        <w:rPr>
          <w:color w:val="000000"/>
          <w:sz w:val="19"/>
          <w:szCs w:val="19"/>
          <w:lang w:val="hr-HR" w:eastAsia="hr-HR"/>
        </w:rPr>
      </w:pPr>
      <w:r w:rsidRPr="006C06AD">
        <w:rPr>
          <w:color w:val="000000"/>
          <w:sz w:val="19"/>
          <w:szCs w:val="19"/>
          <w:lang w:val="hr-HR" w:eastAsia="hr-HR"/>
        </w:rPr>
        <w:t xml:space="preserve">Podnositelj </w:t>
      </w:r>
      <w:r w:rsidR="00976B64" w:rsidRPr="006C06AD">
        <w:rPr>
          <w:color w:val="000000"/>
          <w:sz w:val="19"/>
          <w:szCs w:val="19"/>
          <w:lang w:val="hr-HR" w:eastAsia="hr-HR"/>
        </w:rPr>
        <w:t>z</w:t>
      </w:r>
      <w:r w:rsidRPr="006C06AD">
        <w:rPr>
          <w:color w:val="000000"/>
          <w:sz w:val="19"/>
          <w:szCs w:val="19"/>
          <w:lang w:val="hr-HR" w:eastAsia="hr-HR"/>
        </w:rPr>
        <w:t xml:space="preserve">ahtjeva je </w:t>
      </w:r>
      <w:r w:rsidRPr="006C06AD">
        <w:rPr>
          <w:b/>
          <w:bCs/>
          <w:color w:val="000000"/>
          <w:sz w:val="19"/>
          <w:szCs w:val="19"/>
          <w:lang w:val="hr-HR" w:eastAsia="hr-HR"/>
        </w:rPr>
        <w:t xml:space="preserve">odgovoran za točnost podataka </w:t>
      </w:r>
      <w:r w:rsidR="00DF4860" w:rsidRPr="006C06AD">
        <w:rPr>
          <w:color w:val="000000"/>
          <w:sz w:val="19"/>
          <w:szCs w:val="19"/>
          <w:lang w:val="hr-HR" w:eastAsia="hr-HR"/>
        </w:rPr>
        <w:t xml:space="preserve">i </w:t>
      </w:r>
      <w:r w:rsidRPr="006C06AD">
        <w:rPr>
          <w:color w:val="000000"/>
          <w:sz w:val="19"/>
          <w:szCs w:val="19"/>
          <w:lang w:val="hr-HR" w:eastAsia="hr-HR"/>
        </w:rPr>
        <w:t xml:space="preserve">vjerodostojnost </w:t>
      </w:r>
      <w:r w:rsidR="00DF4860" w:rsidRPr="006C06AD">
        <w:rPr>
          <w:color w:val="000000"/>
          <w:sz w:val="19"/>
          <w:szCs w:val="19"/>
          <w:lang w:val="hr-HR" w:eastAsia="hr-HR"/>
        </w:rPr>
        <w:t xml:space="preserve">dodatne </w:t>
      </w:r>
      <w:r w:rsidRPr="006C06AD">
        <w:rPr>
          <w:color w:val="000000"/>
          <w:sz w:val="19"/>
          <w:szCs w:val="19"/>
          <w:lang w:val="hr-HR" w:eastAsia="hr-HR"/>
        </w:rPr>
        <w:t xml:space="preserve">dokumentacije koja se dostavlja DNS službi. </w:t>
      </w:r>
      <w:r w:rsidR="00312357" w:rsidRPr="006C06AD">
        <w:rPr>
          <w:sz w:val="19"/>
          <w:szCs w:val="19"/>
        </w:rPr>
        <w:t xml:space="preserve">Korisnik domene dužan je redovito obavještavati DNS službu o svakoj promjeni podataka relevantnoj za domenu, a osobito o promjenama svog pravnog statusa, </w:t>
      </w:r>
      <w:r w:rsidR="00DB520A" w:rsidRPr="006C06AD">
        <w:rPr>
          <w:sz w:val="19"/>
          <w:szCs w:val="19"/>
        </w:rPr>
        <w:t>kontakt podataka</w:t>
      </w:r>
      <w:r w:rsidR="00312357" w:rsidRPr="006C06AD">
        <w:rPr>
          <w:sz w:val="19"/>
          <w:szCs w:val="19"/>
        </w:rPr>
        <w:t xml:space="preserve"> i osoba ovl</w:t>
      </w:r>
      <w:r w:rsidR="00DB520A" w:rsidRPr="006C06AD">
        <w:rPr>
          <w:sz w:val="19"/>
          <w:szCs w:val="19"/>
        </w:rPr>
        <w:t>aštenih za zastupanje.</w:t>
      </w:r>
      <w:r w:rsidR="006C06AD">
        <w:rPr>
          <w:sz w:val="19"/>
          <w:szCs w:val="19"/>
        </w:rPr>
        <w:br/>
      </w:r>
      <w:bookmarkStart w:id="2" w:name="_GoBack"/>
      <w:bookmarkEnd w:id="2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835"/>
        <w:gridCol w:w="567"/>
        <w:gridCol w:w="3686"/>
      </w:tblGrid>
      <w:tr w:rsidR="00CE5ECB" w:rsidTr="003E6CA3">
        <w:trPr>
          <w:trHeight w:hRule="exact" w:val="340"/>
        </w:trPr>
        <w:tc>
          <w:tcPr>
            <w:tcW w:w="10490" w:type="dxa"/>
            <w:gridSpan w:val="5"/>
            <w:tcBorders>
              <w:bottom w:val="nil"/>
            </w:tcBorders>
            <w:shd w:val="pct25" w:color="auto" w:fill="FFFFFF"/>
            <w:vAlign w:val="center"/>
          </w:tcPr>
          <w:p w:rsidR="00CE5ECB" w:rsidRPr="00EE6E8C" w:rsidRDefault="004A4E6B" w:rsidP="00626A67">
            <w:pPr>
              <w:spacing w:line="240" w:lineRule="exact"/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 xml:space="preserve">POPUNJAVA </w:t>
            </w:r>
            <w:r w:rsidR="00BF39B2" w:rsidRPr="00EE6E8C">
              <w:rPr>
                <w:b/>
                <w:lang w:val="hr-HR"/>
              </w:rPr>
              <w:t>DNS služba</w:t>
            </w: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tcBorders>
              <w:top w:val="double" w:sz="4" w:space="0" w:color="auto"/>
            </w:tcBorders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Datum zaprimanja zahtjeva:</w:t>
            </w:r>
          </w:p>
        </w:tc>
        <w:tc>
          <w:tcPr>
            <w:tcW w:w="7088" w:type="dxa"/>
            <w:gridSpan w:val="3"/>
            <w:tcBorders>
              <w:top w:val="double" w:sz="4" w:space="0" w:color="auto"/>
            </w:tcBorders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Klasa:</w:t>
            </w:r>
          </w:p>
        </w:tc>
        <w:tc>
          <w:tcPr>
            <w:tcW w:w="7088" w:type="dxa"/>
            <w:gridSpan w:val="3"/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Urudžbeni broj:</w:t>
            </w:r>
          </w:p>
        </w:tc>
        <w:tc>
          <w:tcPr>
            <w:tcW w:w="7088" w:type="dxa"/>
            <w:gridSpan w:val="3"/>
            <w:tcBorders>
              <w:bottom w:val="nil"/>
            </w:tcBorders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  <w:tr w:rsidR="00336E70" w:rsidTr="00336E70">
        <w:trPr>
          <w:trHeight w:hRule="exact" w:val="340"/>
        </w:trPr>
        <w:tc>
          <w:tcPr>
            <w:tcW w:w="567" w:type="dxa"/>
            <w:tcBorders>
              <w:top w:val="double" w:sz="4" w:space="0" w:color="auto"/>
            </w:tcBorders>
            <w:shd w:val="pct10" w:color="auto" w:fill="FFFFFF"/>
            <w:vAlign w:val="center"/>
          </w:tcPr>
          <w:p w:rsidR="00336E70" w:rsidRPr="00EE6E8C" w:rsidRDefault="00336E70" w:rsidP="00626A67">
            <w:pPr>
              <w:rPr>
                <w:b/>
                <w:lang w:val="hr-HR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</w:tcBorders>
            <w:shd w:val="pct10" w:color="auto" w:fill="FFFFFF"/>
            <w:vAlign w:val="center"/>
          </w:tcPr>
          <w:p w:rsidR="00336E70" w:rsidRPr="00EE6E8C" w:rsidRDefault="00336E70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 xml:space="preserve">Rješenje o registraciji domene 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pct10" w:color="auto" w:fill="FFFFFF"/>
            <w:vAlign w:val="center"/>
          </w:tcPr>
          <w:p w:rsidR="00336E70" w:rsidRPr="00EE6E8C" w:rsidRDefault="00336E70" w:rsidP="0007153C">
            <w:pPr>
              <w:rPr>
                <w:b/>
                <w:lang w:val="hr-HR"/>
              </w:rPr>
            </w:pPr>
          </w:p>
        </w:tc>
        <w:tc>
          <w:tcPr>
            <w:tcW w:w="3686" w:type="dxa"/>
            <w:tcBorders>
              <w:top w:val="double" w:sz="4" w:space="0" w:color="auto"/>
            </w:tcBorders>
            <w:shd w:val="pct10" w:color="auto" w:fill="FFFFFF"/>
            <w:vAlign w:val="center"/>
          </w:tcPr>
          <w:p w:rsidR="00336E70" w:rsidRPr="00EE6E8C" w:rsidRDefault="00336E70" w:rsidP="003E6CA3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Odluka o odbijanju registracije domene</w:t>
            </w: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Datum rješenja/odluke:</w:t>
            </w:r>
          </w:p>
        </w:tc>
        <w:tc>
          <w:tcPr>
            <w:tcW w:w="7088" w:type="dxa"/>
            <w:gridSpan w:val="3"/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Klasa:</w:t>
            </w:r>
          </w:p>
        </w:tc>
        <w:tc>
          <w:tcPr>
            <w:tcW w:w="7088" w:type="dxa"/>
            <w:gridSpan w:val="3"/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  <w:tr w:rsidR="00CE5ECB" w:rsidTr="003E6CA3">
        <w:trPr>
          <w:trHeight w:hRule="exact" w:val="340"/>
        </w:trPr>
        <w:tc>
          <w:tcPr>
            <w:tcW w:w="3402" w:type="dxa"/>
            <w:gridSpan w:val="2"/>
            <w:shd w:val="pct10" w:color="auto" w:fill="FFFFFF"/>
            <w:vAlign w:val="center"/>
          </w:tcPr>
          <w:p w:rsidR="00CE5ECB" w:rsidRPr="00EE6E8C" w:rsidRDefault="00CE5ECB" w:rsidP="00626A67">
            <w:pPr>
              <w:rPr>
                <w:b/>
                <w:lang w:val="hr-HR"/>
              </w:rPr>
            </w:pPr>
            <w:r w:rsidRPr="00EE6E8C">
              <w:rPr>
                <w:b/>
                <w:lang w:val="hr-HR"/>
              </w:rPr>
              <w:t>Urudžbeni broj:</w:t>
            </w:r>
          </w:p>
        </w:tc>
        <w:tc>
          <w:tcPr>
            <w:tcW w:w="7088" w:type="dxa"/>
            <w:gridSpan w:val="3"/>
            <w:shd w:val="pct10" w:color="auto" w:fill="FFFFFF"/>
          </w:tcPr>
          <w:p w:rsidR="00CE5ECB" w:rsidRPr="00EE6E8C" w:rsidRDefault="00CE5ECB" w:rsidP="00626A67">
            <w:pPr>
              <w:spacing w:before="40"/>
              <w:rPr>
                <w:b/>
                <w:lang w:val="hr-HR"/>
              </w:rPr>
            </w:pPr>
          </w:p>
        </w:tc>
      </w:tr>
    </w:tbl>
    <w:p w:rsidR="00CE5ECB" w:rsidRDefault="00CE5ECB">
      <w:pPr>
        <w:rPr>
          <w:sz w:val="2"/>
          <w:lang w:val="hr-HR"/>
        </w:rPr>
      </w:pPr>
    </w:p>
    <w:sectPr w:rsidR="00CE5ECB" w:rsidSect="002C2E80">
      <w:footerReference w:type="default" r:id="rId17"/>
      <w:pgSz w:w="11907" w:h="16840" w:code="9"/>
      <w:pgMar w:top="567" w:right="567" w:bottom="567" w:left="567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08" w:rsidRDefault="006F5C08">
      <w:r>
        <w:separator/>
      </w:r>
    </w:p>
  </w:endnote>
  <w:endnote w:type="continuationSeparator" w:id="0">
    <w:p w:rsidR="006F5C08" w:rsidRDefault="006F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CB" w:rsidRDefault="00BF39B2" w:rsidP="00240DD3">
    <w:pPr>
      <w:pBdr>
        <w:top w:val="single" w:sz="6" w:space="0" w:color="auto"/>
      </w:pBdr>
      <w:tabs>
        <w:tab w:val="center" w:pos="5387"/>
        <w:tab w:val="right" w:pos="10773"/>
      </w:tabs>
      <w:rPr>
        <w:sz w:val="16"/>
        <w:lang w:val="hr-HR"/>
      </w:rPr>
    </w:pPr>
    <w:r>
      <w:rPr>
        <w:b/>
        <w:sz w:val="16"/>
        <w:lang w:val="hr-HR"/>
      </w:rPr>
      <w:t>DNS služba</w:t>
    </w:r>
    <w:r w:rsidR="00CE5ECB">
      <w:rPr>
        <w:sz w:val="16"/>
        <w:lang w:val="hr-HR"/>
      </w:rPr>
      <w:tab/>
      <w:t xml:space="preserve">str. </w:t>
    </w:r>
    <w:r w:rsidR="00314EB2">
      <w:rPr>
        <w:rStyle w:val="PageNumber"/>
        <w:sz w:val="16"/>
      </w:rPr>
      <w:fldChar w:fldCharType="begin"/>
    </w:r>
    <w:r w:rsidR="00CE5ECB">
      <w:rPr>
        <w:rStyle w:val="PageNumber"/>
        <w:sz w:val="16"/>
      </w:rPr>
      <w:instrText xml:space="preserve"> PAGE </w:instrText>
    </w:r>
    <w:r w:rsidR="00314EB2">
      <w:rPr>
        <w:rStyle w:val="PageNumber"/>
        <w:sz w:val="16"/>
      </w:rPr>
      <w:fldChar w:fldCharType="separate"/>
    </w:r>
    <w:r w:rsidR="006C06AD">
      <w:rPr>
        <w:rStyle w:val="PageNumber"/>
        <w:noProof/>
        <w:sz w:val="16"/>
      </w:rPr>
      <w:t>2</w:t>
    </w:r>
    <w:r w:rsidR="00314EB2">
      <w:rPr>
        <w:rStyle w:val="PageNumber"/>
        <w:sz w:val="16"/>
      </w:rPr>
      <w:fldChar w:fldCharType="end"/>
    </w:r>
    <w:r w:rsidR="00CE5ECB">
      <w:rPr>
        <w:rStyle w:val="PageNumber"/>
        <w:sz w:val="16"/>
      </w:rPr>
      <w:t xml:space="preserve"> / 2</w:t>
    </w:r>
    <w:r w:rsidR="00CE5ECB">
      <w:rPr>
        <w:sz w:val="16"/>
        <w:lang w:val="hr-H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08" w:rsidRDefault="006F5C08">
      <w:r>
        <w:separator/>
      </w:r>
    </w:p>
  </w:footnote>
  <w:footnote w:type="continuationSeparator" w:id="0">
    <w:p w:rsidR="006F5C08" w:rsidRDefault="006F5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40243B"/>
    <w:multiLevelType w:val="hybridMultilevel"/>
    <w:tmpl w:val="4724F9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66230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23112E"/>
    <w:multiLevelType w:val="hybridMultilevel"/>
    <w:tmpl w:val="727091BA"/>
    <w:lvl w:ilvl="0" w:tplc="041A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3">
    <w:nsid w:val="2FCF5F31"/>
    <w:multiLevelType w:val="singleLevel"/>
    <w:tmpl w:val="0DDE38C2"/>
    <w:lvl w:ilvl="0">
      <w:start w:val="1"/>
      <w:numFmt w:val="bullet"/>
      <w:lvlText w:val=""/>
      <w:lvlJc w:val="left"/>
      <w:pPr>
        <w:tabs>
          <w:tab w:val="num" w:pos="360"/>
        </w:tabs>
        <w:ind w:left="113" w:hanging="113"/>
      </w:pPr>
      <w:rPr>
        <w:rFonts w:ascii="Symbol" w:hAnsi="Symbol" w:hint="default"/>
        <w:b w:val="0"/>
        <w:i w:val="0"/>
        <w:sz w:val="28"/>
      </w:rPr>
    </w:lvl>
  </w:abstractNum>
  <w:abstractNum w:abstractNumId="4">
    <w:nsid w:val="3F182F0B"/>
    <w:multiLevelType w:val="hybridMultilevel"/>
    <w:tmpl w:val="E484487A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1D5C3F"/>
    <w:multiLevelType w:val="singleLevel"/>
    <w:tmpl w:val="43D47B16"/>
    <w:lvl w:ilvl="0">
      <w:start w:val="1"/>
      <w:numFmt w:val="bullet"/>
      <w:lvlText w:val=""/>
      <w:lvlJc w:val="left"/>
      <w:pPr>
        <w:tabs>
          <w:tab w:val="num" w:pos="1211"/>
        </w:tabs>
        <w:ind w:left="964" w:hanging="113"/>
      </w:pPr>
      <w:rPr>
        <w:rFonts w:ascii="Symbol" w:hAnsi="Symbol" w:hint="default"/>
        <w:b w:val="0"/>
        <w:i w:val="0"/>
        <w:sz w:val="22"/>
      </w:rPr>
    </w:lvl>
  </w:abstractNum>
  <w:abstractNum w:abstractNumId="6">
    <w:nsid w:val="4C617A13"/>
    <w:multiLevelType w:val="hybridMultilevel"/>
    <w:tmpl w:val="5F8006D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34F8A"/>
    <w:multiLevelType w:val="hybridMultilevel"/>
    <w:tmpl w:val="66E4A056"/>
    <w:lvl w:ilvl="0" w:tplc="C5DE6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0881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5104D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C0AB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267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CBA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C18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CEB9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E811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C6228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3DA5571"/>
    <w:multiLevelType w:val="hybridMultilevel"/>
    <w:tmpl w:val="C86E967A"/>
    <w:lvl w:ilvl="0" w:tplc="B88456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A6E2558"/>
    <w:multiLevelType w:val="hybridMultilevel"/>
    <w:tmpl w:val="14A0B266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2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silver,#ddd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AE4"/>
    <w:rsid w:val="0000616B"/>
    <w:rsid w:val="0002784D"/>
    <w:rsid w:val="00041C99"/>
    <w:rsid w:val="000509A0"/>
    <w:rsid w:val="0007153C"/>
    <w:rsid w:val="00075E16"/>
    <w:rsid w:val="000D47E5"/>
    <w:rsid w:val="00121918"/>
    <w:rsid w:val="001632DB"/>
    <w:rsid w:val="00193410"/>
    <w:rsid w:val="001A2784"/>
    <w:rsid w:val="001D24ED"/>
    <w:rsid w:val="001E6132"/>
    <w:rsid w:val="0020531F"/>
    <w:rsid w:val="00212229"/>
    <w:rsid w:val="00240DD3"/>
    <w:rsid w:val="00243DD0"/>
    <w:rsid w:val="00265912"/>
    <w:rsid w:val="002C2E80"/>
    <w:rsid w:val="002D0726"/>
    <w:rsid w:val="002D2328"/>
    <w:rsid w:val="002F7A75"/>
    <w:rsid w:val="003011B8"/>
    <w:rsid w:val="00312357"/>
    <w:rsid w:val="003145D5"/>
    <w:rsid w:val="00314EB2"/>
    <w:rsid w:val="00336E70"/>
    <w:rsid w:val="00345A49"/>
    <w:rsid w:val="003819C1"/>
    <w:rsid w:val="003A5BE3"/>
    <w:rsid w:val="003E6CA3"/>
    <w:rsid w:val="004019C7"/>
    <w:rsid w:val="00424596"/>
    <w:rsid w:val="004362C4"/>
    <w:rsid w:val="0046315A"/>
    <w:rsid w:val="0049256C"/>
    <w:rsid w:val="004A4E6B"/>
    <w:rsid w:val="00505557"/>
    <w:rsid w:val="00512C77"/>
    <w:rsid w:val="005229BA"/>
    <w:rsid w:val="00562221"/>
    <w:rsid w:val="0057675B"/>
    <w:rsid w:val="005A45BA"/>
    <w:rsid w:val="00613CDF"/>
    <w:rsid w:val="00626A67"/>
    <w:rsid w:val="0066185E"/>
    <w:rsid w:val="00667A07"/>
    <w:rsid w:val="00667AE4"/>
    <w:rsid w:val="006C06AD"/>
    <w:rsid w:val="006C2B10"/>
    <w:rsid w:val="006C7C7A"/>
    <w:rsid w:val="006F5C08"/>
    <w:rsid w:val="00726524"/>
    <w:rsid w:val="00747606"/>
    <w:rsid w:val="00754E8F"/>
    <w:rsid w:val="007A2CC6"/>
    <w:rsid w:val="007C32B5"/>
    <w:rsid w:val="007E5F2D"/>
    <w:rsid w:val="00800ABB"/>
    <w:rsid w:val="00805C06"/>
    <w:rsid w:val="00833C3C"/>
    <w:rsid w:val="008404C3"/>
    <w:rsid w:val="0084093C"/>
    <w:rsid w:val="00857D91"/>
    <w:rsid w:val="00860D8F"/>
    <w:rsid w:val="008B1092"/>
    <w:rsid w:val="008B6776"/>
    <w:rsid w:val="00967B5B"/>
    <w:rsid w:val="00976B64"/>
    <w:rsid w:val="009A46C6"/>
    <w:rsid w:val="009B3A77"/>
    <w:rsid w:val="009F4228"/>
    <w:rsid w:val="00A11404"/>
    <w:rsid w:val="00A11720"/>
    <w:rsid w:val="00A13446"/>
    <w:rsid w:val="00A334FA"/>
    <w:rsid w:val="00A711D0"/>
    <w:rsid w:val="00B23305"/>
    <w:rsid w:val="00B917DA"/>
    <w:rsid w:val="00BA701D"/>
    <w:rsid w:val="00BE4218"/>
    <w:rsid w:val="00BF39B2"/>
    <w:rsid w:val="00BF68CF"/>
    <w:rsid w:val="00C27561"/>
    <w:rsid w:val="00C46170"/>
    <w:rsid w:val="00C554EC"/>
    <w:rsid w:val="00C93992"/>
    <w:rsid w:val="00CA385F"/>
    <w:rsid w:val="00CD3603"/>
    <w:rsid w:val="00CE5ECB"/>
    <w:rsid w:val="00D04AC4"/>
    <w:rsid w:val="00D91EE4"/>
    <w:rsid w:val="00DB520A"/>
    <w:rsid w:val="00DF0824"/>
    <w:rsid w:val="00DF4860"/>
    <w:rsid w:val="00E40BEB"/>
    <w:rsid w:val="00E64C54"/>
    <w:rsid w:val="00EE6E8C"/>
    <w:rsid w:val="00F14C2B"/>
    <w:rsid w:val="00F551D4"/>
    <w:rsid w:val="00FA1393"/>
    <w:rsid w:val="00FB0AF6"/>
    <w:rsid w:val="00FC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,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9A0"/>
    <w:rPr>
      <w:lang w:val="en-GB" w:eastAsia="en-US"/>
    </w:rPr>
  </w:style>
  <w:style w:type="paragraph" w:styleId="Heading1">
    <w:name w:val="heading 1"/>
    <w:basedOn w:val="Normal"/>
    <w:next w:val="Normal"/>
    <w:qFormat/>
    <w:rsid w:val="000509A0"/>
    <w:pPr>
      <w:keepNext/>
      <w:jc w:val="center"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rsid w:val="000509A0"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0509A0"/>
    <w:pPr>
      <w:keepNext/>
      <w:outlineLvl w:val="2"/>
    </w:pPr>
    <w:rPr>
      <w:b/>
      <w:i/>
      <w:sz w:val="16"/>
      <w:u w:val="single"/>
    </w:rPr>
  </w:style>
  <w:style w:type="paragraph" w:styleId="Heading4">
    <w:name w:val="heading 4"/>
    <w:basedOn w:val="Normal"/>
    <w:next w:val="Normal"/>
    <w:qFormat/>
    <w:rsid w:val="000509A0"/>
    <w:pPr>
      <w:keepNext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0509A0"/>
    <w:pPr>
      <w:keepNext/>
      <w:outlineLvl w:val="4"/>
    </w:pPr>
    <w:rPr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09A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509A0"/>
    <w:pPr>
      <w:tabs>
        <w:tab w:val="center" w:pos="4153"/>
        <w:tab w:val="right" w:pos="8306"/>
      </w:tabs>
    </w:pPr>
  </w:style>
  <w:style w:type="paragraph" w:customStyle="1" w:styleId="uvuceno">
    <w:name w:val="uvuceno"/>
    <w:basedOn w:val="Normal"/>
    <w:rsid w:val="000509A0"/>
    <w:pPr>
      <w:ind w:left="1003" w:hanging="283"/>
    </w:pPr>
  </w:style>
  <w:style w:type="paragraph" w:customStyle="1" w:styleId="uvuceno1">
    <w:name w:val="uvuceno1"/>
    <w:basedOn w:val="Normal"/>
    <w:rsid w:val="000509A0"/>
    <w:pPr>
      <w:ind w:left="1003" w:hanging="283"/>
    </w:pPr>
  </w:style>
  <w:style w:type="paragraph" w:styleId="DocumentMap">
    <w:name w:val="Document Map"/>
    <w:basedOn w:val="Normal"/>
    <w:semiHidden/>
    <w:rsid w:val="000509A0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0509A0"/>
    <w:rPr>
      <w:sz w:val="18"/>
    </w:rPr>
  </w:style>
  <w:style w:type="paragraph" w:styleId="BodyText2">
    <w:name w:val="Body Text 2"/>
    <w:basedOn w:val="Normal"/>
    <w:rsid w:val="000509A0"/>
    <w:rPr>
      <w:b/>
      <w:sz w:val="24"/>
    </w:rPr>
  </w:style>
  <w:style w:type="character" w:styleId="PageNumber">
    <w:name w:val="page number"/>
    <w:basedOn w:val="DefaultParagraphFont"/>
    <w:rsid w:val="000509A0"/>
  </w:style>
  <w:style w:type="character" w:styleId="Hyperlink">
    <w:name w:val="Hyperlink"/>
    <w:rsid w:val="000509A0"/>
    <w:rPr>
      <w:color w:val="0000FF"/>
      <w:u w:val="single"/>
    </w:rPr>
  </w:style>
  <w:style w:type="paragraph" w:customStyle="1" w:styleId="Default">
    <w:name w:val="Default"/>
    <w:rsid w:val="0049256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19341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ns.h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ns.hr/documents/pdf/HRTLD_pravilnik_2010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arnet.hr/dns/administracija/registrar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omene@inside.h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ns.hr/LS-registri/index.html" TargetMode="External"/><Relationship Id="rId10" Type="http://schemas.openxmlformats.org/officeDocument/2006/relationships/hyperlink" Target="mailto:domene@inside.h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ns.hr/documents/pdf/HRTLD_pravilnik_2010.pdf" TargetMode="External"/><Relationship Id="rId14" Type="http://schemas.openxmlformats.org/officeDocument/2006/relationships/hyperlink" Target="http://www.dns.hr/JD-registri/index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TEMPLATE\CARN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8DD0-8569-4AC3-B1D3-A905E802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CARNET</Template>
  <TotalTime>6</TotalTime>
  <Pages>2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CARNet HR-DNS sluzba: Obrazac HRTLD01_P</vt:lpstr>
    </vt:vector>
  </TitlesOfParts>
  <Manager/>
  <Company>CARNet</Company>
  <LinksUpToDate>false</LinksUpToDate>
  <CharactersWithSpaces>7195</CharactersWithSpaces>
  <SharedDoc>false</SharedDoc>
  <HLinks>
    <vt:vector size="36" baseType="variant">
      <vt:variant>
        <vt:i4>2162738</vt:i4>
      </vt:variant>
      <vt:variant>
        <vt:i4>15</vt:i4>
      </vt:variant>
      <vt:variant>
        <vt:i4>0</vt:i4>
      </vt:variant>
      <vt:variant>
        <vt:i4>5</vt:i4>
      </vt:variant>
      <vt:variant>
        <vt:lpwstr>http://www.carnet.hr/dns/administracija/registrari</vt:lpwstr>
      </vt:variant>
      <vt:variant>
        <vt:lpwstr/>
      </vt:variant>
      <vt:variant>
        <vt:i4>917570</vt:i4>
      </vt:variant>
      <vt:variant>
        <vt:i4>12</vt:i4>
      </vt:variant>
      <vt:variant>
        <vt:i4>0</vt:i4>
      </vt:variant>
      <vt:variant>
        <vt:i4>5</vt:i4>
      </vt:variant>
      <vt:variant>
        <vt:lpwstr>http://www.dns.hr/LS-registri/index.html</vt:lpwstr>
      </vt:variant>
      <vt:variant>
        <vt:lpwstr/>
      </vt:variant>
      <vt:variant>
        <vt:i4>1638468</vt:i4>
      </vt:variant>
      <vt:variant>
        <vt:i4>9</vt:i4>
      </vt:variant>
      <vt:variant>
        <vt:i4>0</vt:i4>
      </vt:variant>
      <vt:variant>
        <vt:i4>5</vt:i4>
      </vt:variant>
      <vt:variant>
        <vt:lpwstr>http://www.dns.hr/JD-registri/index.html</vt:lpwstr>
      </vt:variant>
      <vt:variant>
        <vt:lpwstr/>
      </vt:variant>
      <vt:variant>
        <vt:i4>8061026</vt:i4>
      </vt:variant>
      <vt:variant>
        <vt:i4>6</vt:i4>
      </vt:variant>
      <vt:variant>
        <vt:i4>0</vt:i4>
      </vt:variant>
      <vt:variant>
        <vt:i4>5</vt:i4>
      </vt:variant>
      <vt:variant>
        <vt:lpwstr>http://www.dns.hr/</vt:lpwstr>
      </vt:variant>
      <vt:variant>
        <vt:lpwstr/>
      </vt:variant>
      <vt:variant>
        <vt:i4>1900623</vt:i4>
      </vt:variant>
      <vt:variant>
        <vt:i4>3</vt:i4>
      </vt:variant>
      <vt:variant>
        <vt:i4>0</vt:i4>
      </vt:variant>
      <vt:variant>
        <vt:i4>5</vt:i4>
      </vt:variant>
      <vt:variant>
        <vt:lpwstr>http://www.dns.hr/documents/pdf/HRTLD_pravilnik_2010.pdf</vt:lpwstr>
      </vt:variant>
      <vt:variant>
        <vt:lpwstr/>
      </vt:variant>
      <vt:variant>
        <vt:i4>1900623</vt:i4>
      </vt:variant>
      <vt:variant>
        <vt:i4>0</vt:i4>
      </vt:variant>
      <vt:variant>
        <vt:i4>0</vt:i4>
      </vt:variant>
      <vt:variant>
        <vt:i4>5</vt:i4>
      </vt:variant>
      <vt:variant>
        <vt:lpwstr>http://www.dns.hr/documents/pdf/HRTLD_pravilnik_2010.pdf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CARNet HR-DNS sluzba: Obrazac HRTLD01_P</dc:title>
  <dc:subject>Zahtjev za registraciju HR-P domene</dc:subject>
  <dc:creator>Zoran Bekic</dc:creator>
  <cp:keywords/>
  <dc:description>ver. 1.0</dc:description>
  <cp:lastModifiedBy>Ivan</cp:lastModifiedBy>
  <cp:revision>3</cp:revision>
  <cp:lastPrinted>2010-11-11T10:33:00Z</cp:lastPrinted>
  <dcterms:created xsi:type="dcterms:W3CDTF">2010-11-18T11:50:00Z</dcterms:created>
  <dcterms:modified xsi:type="dcterms:W3CDTF">2011-01-11T11:35:00Z</dcterms:modified>
</cp:coreProperties>
</file>